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59D3FD" w14:textId="0E5E101C" w:rsidR="00067D5F" w:rsidRPr="00F542A0" w:rsidRDefault="00067D5F" w:rsidP="00067D5F">
      <w:pPr>
        <w:pStyle w:val="Header"/>
        <w:tabs>
          <w:tab w:val="right" w:pos="9781"/>
          <w:tab w:val="right" w:pos="13323"/>
        </w:tabs>
        <w:spacing w:before="60" w:after="60"/>
        <w:outlineLvl w:val="0"/>
        <w:rPr>
          <w:rFonts w:cs="Arial"/>
          <w:b w:val="0"/>
          <w:sz w:val="24"/>
          <w:szCs w:val="24"/>
        </w:rPr>
      </w:pPr>
      <w:bookmarkStart w:id="0" w:name="Title"/>
      <w:bookmarkStart w:id="1" w:name="OLE_LINK1"/>
      <w:bookmarkEnd w:id="0"/>
      <w:r w:rsidRPr="00F542A0">
        <w:rPr>
          <w:rFonts w:cs="Arial"/>
          <w:sz w:val="24"/>
          <w:szCs w:val="24"/>
        </w:rPr>
        <w:t>3GPP TSG-RAN WG4 Meeting #11</w:t>
      </w:r>
      <w:r>
        <w:rPr>
          <w:rFonts w:cs="Arial"/>
          <w:sz w:val="24"/>
          <w:szCs w:val="24"/>
        </w:rPr>
        <w:t>7</w:t>
      </w:r>
      <w:r w:rsidRPr="00F542A0">
        <w:rPr>
          <w:rFonts w:cs="Arial"/>
          <w:sz w:val="24"/>
          <w:szCs w:val="24"/>
        </w:rPr>
        <w:tab/>
      </w:r>
      <w:r w:rsidR="00F47565" w:rsidRPr="00F47565">
        <w:rPr>
          <w:rFonts w:cs="Arial"/>
          <w:sz w:val="24"/>
          <w:szCs w:val="24"/>
        </w:rPr>
        <w:t>R4-25</w:t>
      </w:r>
      <w:r w:rsidR="00F34CF6">
        <w:rPr>
          <w:rFonts w:cs="Arial"/>
          <w:sz w:val="24"/>
          <w:szCs w:val="24"/>
        </w:rPr>
        <w:t>22630</w:t>
      </w:r>
    </w:p>
    <w:p w14:paraId="03265360" w14:textId="77777777" w:rsidR="00067D5F" w:rsidRPr="00F542A0" w:rsidRDefault="00067D5F" w:rsidP="00067D5F">
      <w:pPr>
        <w:pStyle w:val="Header"/>
        <w:tabs>
          <w:tab w:val="right" w:pos="9781"/>
          <w:tab w:val="right" w:pos="13323"/>
        </w:tabs>
        <w:spacing w:before="60" w:after="60"/>
        <w:outlineLvl w:val="0"/>
        <w:rPr>
          <w:rFonts w:cs="Arial"/>
          <w:b w:val="0"/>
          <w:sz w:val="24"/>
          <w:szCs w:val="24"/>
        </w:rPr>
      </w:pPr>
      <w:r>
        <w:rPr>
          <w:rFonts w:cs="Arial"/>
          <w:sz w:val="24"/>
          <w:szCs w:val="24"/>
        </w:rPr>
        <w:t>Dallas, USA, Nov 17</w:t>
      </w:r>
      <w:r w:rsidRPr="00F542A0">
        <w:rPr>
          <w:rFonts w:cs="Arial"/>
          <w:sz w:val="24"/>
          <w:szCs w:val="24"/>
        </w:rPr>
        <w:t xml:space="preserve"> – </w:t>
      </w:r>
      <w:r>
        <w:rPr>
          <w:rFonts w:cs="Arial"/>
          <w:sz w:val="24"/>
          <w:szCs w:val="24"/>
        </w:rPr>
        <w:t>21</w:t>
      </w:r>
      <w:r w:rsidRPr="00F542A0">
        <w:rPr>
          <w:rFonts w:cs="Arial"/>
          <w:sz w:val="24"/>
          <w:szCs w:val="24"/>
        </w:rPr>
        <w:t>, 2025</w:t>
      </w:r>
    </w:p>
    <w:bookmarkEnd w:id="1"/>
    <w:p w14:paraId="412BBAB3" w14:textId="77777777" w:rsidR="002411FE" w:rsidRDefault="002411FE">
      <w:pPr>
        <w:spacing w:after="120"/>
        <w:ind w:left="1985" w:hanging="1985"/>
        <w:rPr>
          <w:rFonts w:ascii="Arial" w:eastAsia="MS Mincho" w:hAnsi="Arial" w:cs="Arial"/>
          <w:b/>
          <w:sz w:val="22"/>
        </w:rPr>
      </w:pPr>
    </w:p>
    <w:p w14:paraId="45A63520" w14:textId="77777777" w:rsidR="002411FE"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rPr>
        <w:t>6.3.1</w:t>
      </w:r>
    </w:p>
    <w:p w14:paraId="1450ED23" w14:textId="77777777" w:rsidR="002411FE" w:rsidRDefault="00000000">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rPr>
        <w:t>Moderator (Apple)</w:t>
      </w:r>
    </w:p>
    <w:p w14:paraId="7FA60964" w14:textId="62510C73" w:rsidR="002411FE" w:rsidRPr="00F34CF6" w:rsidRDefault="00000000" w:rsidP="00F34CF6">
      <w:pPr>
        <w:spacing w:after="120"/>
        <w:ind w:left="1985" w:hanging="1985"/>
        <w:rPr>
          <w:rFonts w:ascii="Arial" w:eastAsiaTheme="minorEastAsia" w:hAnsi="Arial" w:cs="Arial"/>
          <w:b/>
          <w:color w:val="000000"/>
          <w:sz w:val="22"/>
          <w:lang w:val="en-GB"/>
        </w:rPr>
      </w:pPr>
      <w:r>
        <w:rPr>
          <w:rFonts w:ascii="Arial" w:eastAsia="MS Mincho" w:hAnsi="Arial" w:cs="Arial"/>
          <w:b/>
          <w:color w:val="000000"/>
          <w:sz w:val="22"/>
        </w:rPr>
        <w:t>Title:</w:t>
      </w:r>
      <w:r>
        <w:rPr>
          <w:rFonts w:ascii="Arial" w:eastAsia="MS Mincho" w:hAnsi="Arial" w:cs="Arial"/>
          <w:b/>
          <w:color w:val="000000"/>
          <w:sz w:val="22"/>
        </w:rPr>
        <w:tab/>
      </w:r>
      <w:r w:rsidR="00F34CF6" w:rsidRPr="00F34CF6">
        <w:rPr>
          <w:rFonts w:ascii="Arial" w:eastAsiaTheme="minorEastAsia" w:hAnsi="Arial" w:cs="Arial"/>
          <w:b/>
          <w:color w:val="000000"/>
          <w:sz w:val="22"/>
          <w:lang w:val="en-GB"/>
        </w:rPr>
        <w:t>WF on NR_LBCA_Sw_RRM</w:t>
      </w:r>
    </w:p>
    <w:p w14:paraId="1FC32B94" w14:textId="1BB33648" w:rsidR="002411FE" w:rsidRDefault="00000000">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sidR="00F34CF6">
        <w:rPr>
          <w:rFonts w:ascii="Arial" w:eastAsiaTheme="minorEastAsia" w:hAnsi="Arial" w:cs="Arial"/>
          <w:color w:val="000000"/>
          <w:sz w:val="22"/>
        </w:rPr>
        <w:t>Approval</w:t>
      </w:r>
    </w:p>
    <w:p w14:paraId="1B3BD1C8" w14:textId="77777777" w:rsidR="002411FE" w:rsidRDefault="002411FE">
      <w:pPr>
        <w:spacing w:after="120"/>
        <w:rPr>
          <w:rFonts w:eastAsia="SimSun"/>
        </w:rPr>
      </w:pPr>
    </w:p>
    <w:p w14:paraId="32ECE38C" w14:textId="17D3A1CF" w:rsidR="002411FE" w:rsidRPr="00F34CF6" w:rsidRDefault="00000000" w:rsidP="00F34CF6">
      <w:pPr>
        <w:pStyle w:val="Heading1"/>
        <w:rPr>
          <w:rFonts w:eastAsia="Yu Mincho"/>
          <w:lang w:val="en-US"/>
        </w:rPr>
      </w:pPr>
      <w:r>
        <w:rPr>
          <w:lang w:val="en-US" w:eastAsia="ja-JP"/>
        </w:rPr>
        <w:t xml:space="preserve">Topic #1: </w:t>
      </w:r>
      <w:r>
        <w:rPr>
          <w:rFonts w:eastAsia="Yu Mincho"/>
          <w:lang w:val="en-US"/>
        </w:rPr>
        <w:t>Core part for R19 LB CA via switching (4.8.2)</w:t>
      </w:r>
    </w:p>
    <w:p w14:paraId="72D31719" w14:textId="77777777" w:rsidR="002411FE" w:rsidRDefault="00000000">
      <w:pPr>
        <w:pStyle w:val="Heading3"/>
        <w:rPr>
          <w:lang w:val="en-US"/>
        </w:rPr>
      </w:pPr>
      <w:r>
        <w:t>Issue 1-1: SDL SCell activation/deactivation in LB CA</w:t>
      </w:r>
    </w:p>
    <w:p w14:paraId="637FED1E" w14:textId="77777777" w:rsidR="002411FE" w:rsidRDefault="00000000">
      <w:pPr>
        <w:rPr>
          <w:b/>
          <w:color w:val="0070C0"/>
          <w:u w:val="single"/>
          <w:lang w:eastAsia="ko-KR"/>
        </w:rPr>
      </w:pPr>
      <w:r>
        <w:rPr>
          <w:b/>
          <w:color w:val="0070C0"/>
          <w:u w:val="single"/>
          <w:lang w:eastAsia="ko-KR"/>
        </w:rPr>
        <w:t xml:space="preserve">Issue 1-1-1: interruption or scheduling restriction during SDL SCell activation/deactivation </w:t>
      </w:r>
    </w:p>
    <w:p w14:paraId="3DB89614" w14:textId="77777777" w:rsidR="002411FE" w:rsidRDefault="002411FE">
      <w:pPr>
        <w:rPr>
          <w:b/>
          <w:color w:val="0070C0"/>
          <w:u w:val="single"/>
          <w:lang w:eastAsia="ko-KR"/>
        </w:rPr>
      </w:pPr>
    </w:p>
    <w:p w14:paraId="0A43C1A3" w14:textId="77777777" w:rsidR="002411FE" w:rsidRDefault="00000000">
      <w:pPr>
        <w:pStyle w:val="ListParagraph"/>
        <w:numPr>
          <w:ilvl w:val="0"/>
          <w:numId w:val="9"/>
        </w:numPr>
        <w:overflowPunct/>
        <w:autoSpaceDE/>
        <w:autoSpaceDN/>
        <w:adjustRightInd/>
        <w:spacing w:after="120"/>
        <w:ind w:firstLineChars="0"/>
        <w:textAlignment w:val="auto"/>
        <w:rPr>
          <w:rFonts w:eastAsia="SimSun"/>
        </w:rPr>
      </w:pPr>
      <w:r>
        <w:rPr>
          <w:rFonts w:eastAsia="SimSun"/>
        </w:rPr>
        <w:t>Proposal 1 (HW):</w:t>
      </w:r>
    </w:p>
    <w:p w14:paraId="0889E5E2" w14:textId="6CAD663C" w:rsidR="002411FE" w:rsidRDefault="00827586">
      <w:pPr>
        <w:pStyle w:val="ListParagraph"/>
        <w:numPr>
          <w:ilvl w:val="1"/>
          <w:numId w:val="9"/>
        </w:numPr>
        <w:overflowPunct/>
        <w:autoSpaceDE/>
        <w:autoSpaceDN/>
        <w:adjustRightInd/>
        <w:spacing w:after="120"/>
        <w:ind w:firstLineChars="0"/>
        <w:textAlignment w:val="auto"/>
        <w:rPr>
          <w:rFonts w:eastAsia="SimSun"/>
        </w:rPr>
      </w:pPr>
      <w:r w:rsidRPr="00827586">
        <w:rPr>
          <w:rFonts w:eastAsia="SimSun"/>
        </w:rPr>
        <w:t>Proposal 1: Not to define interruption requirements during SCell activation in LB-CA. Make clarification in spec: The current interruption requirements in SCell activation procedure are not applicable for LB-CA scenario.</w:t>
      </w:r>
    </w:p>
    <w:p w14:paraId="59BBDA74" w14:textId="77777777" w:rsidR="002411FE" w:rsidRDefault="002411FE">
      <w:pPr>
        <w:pStyle w:val="BodyText"/>
        <w:rPr>
          <w:rFonts w:eastAsia="SimSun"/>
        </w:rPr>
      </w:pPr>
    </w:p>
    <w:p w14:paraId="6B8DB3E2" w14:textId="77777777" w:rsidR="002411FE" w:rsidRDefault="00000000">
      <w:pPr>
        <w:pStyle w:val="ListParagraph"/>
        <w:numPr>
          <w:ilvl w:val="0"/>
          <w:numId w:val="9"/>
        </w:numPr>
        <w:overflowPunct/>
        <w:autoSpaceDE/>
        <w:autoSpaceDN/>
        <w:adjustRightInd/>
        <w:spacing w:after="120"/>
        <w:ind w:firstLineChars="0"/>
        <w:textAlignment w:val="auto"/>
        <w:rPr>
          <w:rFonts w:eastAsia="SimSun"/>
          <w:highlight w:val="yellow"/>
        </w:rPr>
      </w:pPr>
      <w:r>
        <w:rPr>
          <w:rFonts w:eastAsia="SimSun"/>
          <w:highlight w:val="yellow"/>
        </w:rPr>
        <w:t>Recommended WF</w:t>
      </w:r>
    </w:p>
    <w:p w14:paraId="7BFDA51F" w14:textId="4C90A3D0" w:rsidR="002411FE" w:rsidRDefault="00F34CF6">
      <w:pPr>
        <w:pStyle w:val="ListParagraph"/>
        <w:numPr>
          <w:ilvl w:val="1"/>
          <w:numId w:val="9"/>
        </w:numPr>
        <w:overflowPunct/>
        <w:autoSpaceDE/>
        <w:autoSpaceDN/>
        <w:adjustRightInd/>
        <w:spacing w:after="120"/>
        <w:ind w:firstLineChars="0"/>
        <w:textAlignment w:val="auto"/>
        <w:rPr>
          <w:b/>
          <w:color w:val="0070C0"/>
          <w:u w:val="single"/>
          <w:lang w:eastAsia="ko-KR"/>
        </w:rPr>
      </w:pPr>
      <w:r>
        <w:rPr>
          <w:rFonts w:eastAsia="SimSun"/>
        </w:rPr>
        <w:t>FFS:</w:t>
      </w:r>
    </w:p>
    <w:p w14:paraId="63D75508" w14:textId="4241588B" w:rsidR="002411FE" w:rsidRDefault="00827586">
      <w:pPr>
        <w:pStyle w:val="ListParagraph"/>
        <w:numPr>
          <w:ilvl w:val="2"/>
          <w:numId w:val="9"/>
        </w:numPr>
        <w:overflowPunct/>
        <w:autoSpaceDE/>
        <w:autoSpaceDN/>
        <w:adjustRightInd/>
        <w:spacing w:after="120"/>
        <w:ind w:firstLineChars="0"/>
        <w:textAlignment w:val="auto"/>
        <w:rPr>
          <w:rFonts w:eastAsia="SimSun"/>
        </w:rPr>
      </w:pPr>
      <w:r w:rsidRPr="00827586">
        <w:rPr>
          <w:rFonts w:eastAsia="SimSun"/>
        </w:rPr>
        <w:t>Not to define interruption requirements during SCell activation in LB-CA. Make clarification in spec: The current interruption requirements in SCell activation procedure are not applicable for LB-CA scenario</w:t>
      </w:r>
      <w:r>
        <w:rPr>
          <w:rFonts w:eastAsia="SimSun"/>
        </w:rPr>
        <w:t>.</w:t>
      </w:r>
    </w:p>
    <w:p w14:paraId="0C4A4B11" w14:textId="77777777" w:rsidR="002411FE" w:rsidRDefault="002411FE">
      <w:pPr>
        <w:pStyle w:val="BodyText"/>
        <w:rPr>
          <w:lang w:eastAsia="ko-KR"/>
        </w:rPr>
      </w:pPr>
    </w:p>
    <w:p w14:paraId="039F6D0F" w14:textId="77777777" w:rsidR="002411FE" w:rsidRDefault="002411FE">
      <w:pPr>
        <w:rPr>
          <w:b/>
          <w:color w:val="0070C0"/>
          <w:u w:val="single"/>
          <w:lang w:eastAsia="ko-KR"/>
        </w:rPr>
      </w:pPr>
    </w:p>
    <w:p w14:paraId="09D83A17" w14:textId="1029ACAD" w:rsidR="002411FE" w:rsidRDefault="00000000">
      <w:pPr>
        <w:rPr>
          <w:b/>
          <w:color w:val="0070C0"/>
          <w:u w:val="single"/>
          <w:lang w:eastAsia="ko-KR"/>
        </w:rPr>
      </w:pPr>
      <w:r>
        <w:rPr>
          <w:b/>
          <w:color w:val="0070C0"/>
          <w:u w:val="single"/>
          <w:lang w:eastAsia="ko-KR"/>
        </w:rPr>
        <w:t>Issue 1-1-</w:t>
      </w:r>
      <w:r w:rsidR="00827586">
        <w:rPr>
          <w:b/>
          <w:color w:val="0070C0"/>
          <w:u w:val="single"/>
          <w:lang w:eastAsia="ko-KR"/>
        </w:rPr>
        <w:t>2</w:t>
      </w:r>
      <w:r>
        <w:rPr>
          <w:b/>
          <w:color w:val="0070C0"/>
          <w:u w:val="single"/>
          <w:lang w:eastAsia="ko-KR"/>
        </w:rPr>
        <w:t xml:space="preserve">: </w:t>
      </w:r>
      <w:r w:rsidR="00827586">
        <w:rPr>
          <w:b/>
          <w:color w:val="0070C0"/>
          <w:u w:val="single"/>
          <w:lang w:eastAsia="ko-KR"/>
        </w:rPr>
        <w:t>switching pattern based carrier switching in SCell activation</w:t>
      </w:r>
    </w:p>
    <w:p w14:paraId="779B9AB7" w14:textId="77777777" w:rsidR="00F34CF6" w:rsidRDefault="00F34CF6">
      <w:pPr>
        <w:rPr>
          <w:b/>
          <w:color w:val="0070C0"/>
          <w:u w:val="single"/>
          <w:lang w:eastAsia="ko-KR"/>
        </w:rPr>
      </w:pPr>
    </w:p>
    <w:p w14:paraId="6B19BB19" w14:textId="77777777" w:rsidR="00F34CF6" w:rsidRPr="004D52C5" w:rsidRDefault="00F34CF6" w:rsidP="00F34CF6">
      <w:pPr>
        <w:snapToGrid w:val="0"/>
        <w:spacing w:after="120"/>
        <w:rPr>
          <w:rFonts w:eastAsia="DengXian"/>
          <w:highlight w:val="green"/>
        </w:rPr>
      </w:pPr>
      <w:r w:rsidRPr="004D52C5">
        <w:rPr>
          <w:rFonts w:eastAsia="DengXian"/>
          <w:highlight w:val="green"/>
        </w:rPr>
        <w:t>Agreement:</w:t>
      </w:r>
    </w:p>
    <w:p w14:paraId="420C4EAC" w14:textId="515EF208" w:rsidR="00A55F65" w:rsidRPr="004D52C5" w:rsidRDefault="00A55F65" w:rsidP="00F34CF6">
      <w:pPr>
        <w:snapToGrid w:val="0"/>
        <w:spacing w:after="120"/>
        <w:rPr>
          <w:rFonts w:eastAsia="DengXian"/>
          <w:highlight w:val="green"/>
        </w:rPr>
      </w:pPr>
      <w:r w:rsidRPr="004D52C5">
        <w:rPr>
          <w:rFonts w:eastAsia="DengXian"/>
          <w:highlight w:val="green"/>
        </w:rPr>
        <w:t xml:space="preserve">For MAC CE based SCell activation procedure, </w:t>
      </w:r>
    </w:p>
    <w:p w14:paraId="552B9170" w14:textId="11AD57C1" w:rsidR="00F34CF6" w:rsidRPr="004D52C5" w:rsidRDefault="00F34CF6" w:rsidP="00A55F65">
      <w:pPr>
        <w:snapToGrid w:val="0"/>
        <w:spacing w:after="120"/>
        <w:rPr>
          <w:rFonts w:eastAsia="DengXian"/>
          <w:highlight w:val="green"/>
        </w:rPr>
      </w:pPr>
      <w:r w:rsidRPr="004D52C5">
        <w:rPr>
          <w:rFonts w:eastAsia="DengXian"/>
          <w:highlight w:val="green"/>
        </w:rPr>
        <w:t xml:space="preserve">If the n+Tharq+6 is the slot of SCell on-duration as per switching pattern, UE shall switch to SDL SCell by end of n+Tharq+5; otherwise UE shall switch to the SDL SCell by end of the slot immediately prior to </w:t>
      </w:r>
      <w:r w:rsidRPr="004D52C5">
        <w:rPr>
          <w:rFonts w:eastAsia="DengXian"/>
          <w:highlight w:val="green"/>
          <w:u w:val="single"/>
        </w:rPr>
        <w:t>the 1st slot in the SCell</w:t>
      </w:r>
      <w:r w:rsidRPr="004D52C5">
        <w:rPr>
          <w:rFonts w:eastAsia="DengXian"/>
          <w:highlight w:val="green"/>
        </w:rPr>
        <w:t xml:space="preserve"> on-duration based on the switching pattern.</w:t>
      </w:r>
    </w:p>
    <w:p w14:paraId="60AB8B9D" w14:textId="0262B39C" w:rsidR="00A55F65" w:rsidRPr="004D52C5" w:rsidRDefault="00A55F65" w:rsidP="00A55F65">
      <w:pPr>
        <w:snapToGrid w:val="0"/>
        <w:spacing w:after="120"/>
        <w:rPr>
          <w:rFonts w:eastAsia="DengXian"/>
          <w:highlight w:val="green"/>
        </w:rPr>
      </w:pPr>
      <w:r w:rsidRPr="004D52C5">
        <w:rPr>
          <w:rFonts w:eastAsia="DengXian"/>
          <w:highlight w:val="green"/>
        </w:rPr>
        <w:t>For RRC based direct SCell activation procedure,</w:t>
      </w:r>
    </w:p>
    <w:p w14:paraId="42792F73" w14:textId="07A052E8" w:rsidR="00A55F65" w:rsidRPr="004D52C5" w:rsidRDefault="00A55F65" w:rsidP="00A55F65">
      <w:pPr>
        <w:snapToGrid w:val="0"/>
        <w:spacing w:after="120"/>
        <w:rPr>
          <w:rFonts w:eastAsia="DengXian"/>
          <w:highlight w:val="green"/>
        </w:rPr>
      </w:pPr>
      <w:r w:rsidRPr="004D52C5">
        <w:rPr>
          <w:rFonts w:eastAsia="DengXian"/>
          <w:highlight w:val="green"/>
        </w:rPr>
        <w:t>If the n+</w:t>
      </w:r>
      <w:r w:rsidRPr="004D52C5">
        <w:rPr>
          <w:highlight w:val="green"/>
        </w:rPr>
        <w:t xml:space="preserve">TRRC_Process </w:t>
      </w:r>
      <w:r w:rsidRPr="004D52C5">
        <w:rPr>
          <w:rFonts w:eastAsia="DengXian"/>
          <w:highlight w:val="green"/>
        </w:rPr>
        <w:t>+2 is the slot of SCell on-duration as per switching pattern, UE shall switch to SDL SCell by end of n+</w:t>
      </w:r>
      <w:r w:rsidRPr="004D52C5">
        <w:rPr>
          <w:highlight w:val="green"/>
        </w:rPr>
        <w:t xml:space="preserve"> TRRC_Process </w:t>
      </w:r>
      <w:r w:rsidRPr="004D52C5">
        <w:rPr>
          <w:rFonts w:eastAsia="DengXian"/>
          <w:highlight w:val="green"/>
        </w:rPr>
        <w:t xml:space="preserve">+1; otherwise UE shall switch to the SDL SCell by end of the slot immediately prior to </w:t>
      </w:r>
      <w:r w:rsidRPr="004D52C5">
        <w:rPr>
          <w:rFonts w:eastAsia="DengXian"/>
          <w:highlight w:val="green"/>
          <w:u w:val="single"/>
        </w:rPr>
        <w:t>the 1st slot in the SCell</w:t>
      </w:r>
      <w:r w:rsidRPr="004D52C5">
        <w:rPr>
          <w:rFonts w:eastAsia="DengXian"/>
          <w:highlight w:val="green"/>
        </w:rPr>
        <w:t xml:space="preserve"> on-duration based on the switching pattern.</w:t>
      </w:r>
    </w:p>
    <w:p w14:paraId="0DBAE0A6" w14:textId="77777777" w:rsidR="00A55F65" w:rsidRPr="004D52C5" w:rsidRDefault="00A55F65" w:rsidP="00A55F65">
      <w:pPr>
        <w:snapToGrid w:val="0"/>
        <w:spacing w:after="120"/>
        <w:rPr>
          <w:rFonts w:eastAsia="DengXian"/>
          <w:highlight w:val="green"/>
        </w:rPr>
      </w:pPr>
    </w:p>
    <w:p w14:paraId="037749FC" w14:textId="77777777" w:rsidR="00F34CF6" w:rsidRPr="00F34CF6" w:rsidRDefault="00F34CF6" w:rsidP="00F34CF6">
      <w:pPr>
        <w:snapToGrid w:val="0"/>
        <w:spacing w:after="120"/>
        <w:rPr>
          <w:rFonts w:eastAsia="Malgun Gothic"/>
          <w:lang w:val="x-none" w:eastAsia="ko-KR"/>
        </w:rPr>
      </w:pPr>
      <w:r w:rsidRPr="004D52C5">
        <w:rPr>
          <w:rFonts w:eastAsia="Malgun Gothic"/>
          <w:highlight w:val="green"/>
          <w:lang w:val="x-none" w:eastAsia="ko-KR"/>
        </w:rPr>
        <w:t>RAN4 can revisit this agreement if RAN1 spec has any conflicting with the above agreement. But if no any conclusion was made in RAN1 in Q1 2026, RAN4 will draft the CR based on the above agreement in Q2 2026 and the CR wording can be further discussed.</w:t>
      </w:r>
    </w:p>
    <w:p w14:paraId="126CDECD" w14:textId="77777777" w:rsidR="00827586" w:rsidRDefault="00827586" w:rsidP="00827586">
      <w:pPr>
        <w:pStyle w:val="ListParagraph"/>
        <w:overflowPunct/>
        <w:autoSpaceDE/>
        <w:autoSpaceDN/>
        <w:adjustRightInd/>
        <w:spacing w:after="120"/>
        <w:ind w:left="1080" w:firstLineChars="0" w:firstLine="0"/>
        <w:textAlignment w:val="auto"/>
        <w:rPr>
          <w:rFonts w:eastAsia="SimSun"/>
        </w:rPr>
      </w:pPr>
    </w:p>
    <w:p w14:paraId="6A6498F1" w14:textId="77777777" w:rsidR="002411FE" w:rsidRDefault="002411FE">
      <w:pPr>
        <w:pStyle w:val="BodyText"/>
        <w:rPr>
          <w:lang w:eastAsia="ko-KR"/>
        </w:rPr>
      </w:pPr>
    </w:p>
    <w:p w14:paraId="07A3A068" w14:textId="3F02D969" w:rsidR="002411FE" w:rsidRDefault="00000000">
      <w:pPr>
        <w:rPr>
          <w:b/>
          <w:color w:val="0070C0"/>
          <w:u w:val="single"/>
          <w:lang w:eastAsia="ko-KR"/>
        </w:rPr>
      </w:pPr>
      <w:r>
        <w:rPr>
          <w:b/>
          <w:color w:val="0070C0"/>
          <w:u w:val="single"/>
          <w:lang w:eastAsia="ko-KR"/>
        </w:rPr>
        <w:t>Issue 1-1-</w:t>
      </w:r>
      <w:r w:rsidR="00A231F8">
        <w:rPr>
          <w:b/>
          <w:color w:val="0070C0"/>
          <w:u w:val="single"/>
          <w:lang w:eastAsia="ko-KR"/>
        </w:rPr>
        <w:t>3</w:t>
      </w:r>
      <w:r>
        <w:rPr>
          <w:b/>
          <w:color w:val="0070C0"/>
          <w:u w:val="single"/>
          <w:lang w:eastAsia="ko-KR"/>
        </w:rPr>
        <w:t xml:space="preserve">a: Application time of disabling switching pattern in </w:t>
      </w:r>
      <w:r w:rsidR="00A231F8">
        <w:rPr>
          <w:b/>
          <w:color w:val="0070C0"/>
          <w:u w:val="single"/>
          <w:lang w:eastAsia="ko-KR"/>
        </w:rPr>
        <w:t xml:space="preserve">timer based </w:t>
      </w:r>
      <w:r>
        <w:rPr>
          <w:b/>
          <w:color w:val="0070C0"/>
          <w:u w:val="single"/>
          <w:lang w:eastAsia="ko-KR"/>
        </w:rPr>
        <w:t>SCell deactivation</w:t>
      </w:r>
    </w:p>
    <w:p w14:paraId="020FC548" w14:textId="77777777" w:rsidR="002411FE" w:rsidRDefault="002411FE">
      <w:pPr>
        <w:rPr>
          <w:b/>
          <w:color w:val="0070C0"/>
          <w:u w:val="single"/>
          <w:lang w:eastAsia="ko-KR"/>
        </w:rPr>
      </w:pPr>
    </w:p>
    <w:p w14:paraId="0F82C2EC" w14:textId="4CFBF7D6" w:rsidR="00F34CF6" w:rsidRPr="00F34CF6" w:rsidRDefault="004D52C5" w:rsidP="00F34CF6">
      <w:pPr>
        <w:snapToGrid w:val="0"/>
        <w:spacing w:after="120"/>
        <w:rPr>
          <w:rFonts w:eastAsia="DengXian"/>
          <w:highlight w:val="yellow"/>
        </w:rPr>
      </w:pPr>
      <w:r>
        <w:rPr>
          <w:rFonts w:eastAsia="DengXian"/>
          <w:highlight w:val="yellow"/>
        </w:rPr>
        <w:t>FFS</w:t>
      </w:r>
      <w:r w:rsidR="00F34CF6" w:rsidRPr="00F34CF6">
        <w:rPr>
          <w:rFonts w:eastAsia="DengXian"/>
          <w:highlight w:val="yellow"/>
        </w:rPr>
        <w:t>:</w:t>
      </w:r>
    </w:p>
    <w:p w14:paraId="6E254A47" w14:textId="77777777" w:rsidR="00F34CF6" w:rsidRPr="007E46F3" w:rsidRDefault="00F34CF6" w:rsidP="00F34CF6">
      <w:pPr>
        <w:widowControl w:val="0"/>
        <w:numPr>
          <w:ilvl w:val="1"/>
          <w:numId w:val="9"/>
        </w:numPr>
        <w:snapToGrid w:val="0"/>
        <w:spacing w:after="120"/>
        <w:jc w:val="both"/>
        <w:rPr>
          <w:rFonts w:eastAsia="SimSun"/>
          <w:highlight w:val="yellow"/>
        </w:rPr>
      </w:pPr>
      <w:r w:rsidRPr="007E46F3">
        <w:rPr>
          <w:rFonts w:eastAsia="SimSun"/>
          <w:highlight w:val="yellow"/>
        </w:rPr>
        <w:t>for timer based SDL SCell deactivation:</w:t>
      </w:r>
    </w:p>
    <w:p w14:paraId="279F8459" w14:textId="77777777" w:rsidR="00F34CF6" w:rsidRPr="007E46F3" w:rsidRDefault="00F34CF6" w:rsidP="00F34CF6">
      <w:pPr>
        <w:widowControl w:val="0"/>
        <w:numPr>
          <w:ilvl w:val="2"/>
          <w:numId w:val="9"/>
        </w:numPr>
        <w:snapToGrid w:val="0"/>
        <w:spacing w:after="120"/>
        <w:jc w:val="both"/>
        <w:textAlignment w:val="baseline"/>
        <w:rPr>
          <w:rFonts w:eastAsia="Malgun Gothic"/>
          <w:highlight w:val="yellow"/>
        </w:rPr>
      </w:pPr>
      <w:r w:rsidRPr="007E46F3">
        <w:rPr>
          <w:rFonts w:eastAsia="Malgun Gothic"/>
          <w:highlight w:val="yellow"/>
        </w:rPr>
        <w:t>The switching pattern is NOT applied after UE completed the SCell deactivation (n+(3ms+ T</w:t>
      </w:r>
      <w:r w:rsidRPr="007E46F3">
        <w:rPr>
          <w:rFonts w:eastAsia="Malgun Gothic"/>
          <w:highlight w:val="yellow"/>
          <w:vertAlign w:val="subscript"/>
        </w:rPr>
        <w:t>LBCA</w:t>
      </w:r>
      <w:r w:rsidRPr="007E46F3">
        <w:rPr>
          <w:rFonts w:eastAsia="Malgun Gothic"/>
          <w:highlight w:val="yellow"/>
        </w:rPr>
        <w:t>)/slot-length).</w:t>
      </w:r>
    </w:p>
    <w:p w14:paraId="2DA51C3B" w14:textId="77777777" w:rsidR="00F34CF6" w:rsidRPr="007E46F3" w:rsidRDefault="00F34CF6" w:rsidP="00F34CF6">
      <w:pPr>
        <w:widowControl w:val="0"/>
        <w:numPr>
          <w:ilvl w:val="3"/>
          <w:numId w:val="9"/>
        </w:numPr>
        <w:snapToGrid w:val="0"/>
        <w:spacing w:after="120"/>
        <w:jc w:val="both"/>
        <w:textAlignment w:val="baseline"/>
        <w:rPr>
          <w:rFonts w:eastAsia="Malgun Gothic"/>
          <w:highlight w:val="yellow"/>
        </w:rPr>
      </w:pPr>
      <w:r w:rsidRPr="007E46F3">
        <w:rPr>
          <w:rFonts w:eastAsia="Malgun Gothic"/>
          <w:highlight w:val="yellow"/>
        </w:rPr>
        <w:t>T</w:t>
      </w:r>
      <w:r w:rsidRPr="007E46F3">
        <w:rPr>
          <w:rFonts w:eastAsia="Malgun Gothic"/>
          <w:highlight w:val="yellow"/>
          <w:vertAlign w:val="subscript"/>
        </w:rPr>
        <w:t>LBCA</w:t>
      </w:r>
      <w:r w:rsidRPr="007E46F3">
        <w:rPr>
          <w:rFonts w:eastAsia="Malgun Gothic"/>
          <w:highlight w:val="yellow"/>
        </w:rPr>
        <w:t xml:space="preserve"> =1ms</w:t>
      </w:r>
    </w:p>
    <w:p w14:paraId="3238CB5E" w14:textId="77777777" w:rsidR="00F34CF6" w:rsidRPr="00F34CF6" w:rsidRDefault="00F34CF6" w:rsidP="00F34CF6">
      <w:pPr>
        <w:pStyle w:val="ListParagraph"/>
        <w:widowControl w:val="0"/>
        <w:numPr>
          <w:ilvl w:val="1"/>
          <w:numId w:val="9"/>
        </w:numPr>
        <w:snapToGrid w:val="0"/>
        <w:spacing w:after="120"/>
        <w:ind w:firstLineChars="0"/>
        <w:jc w:val="both"/>
        <w:rPr>
          <w:rFonts w:eastAsia="Malgun Gothic"/>
          <w:highlight w:val="yellow"/>
        </w:rPr>
      </w:pPr>
      <w:r w:rsidRPr="00F34CF6">
        <w:rPr>
          <w:rFonts w:eastAsia="Malgun Gothic"/>
          <w:highlight w:val="yellow"/>
        </w:rPr>
        <w:t>FFS: if T</w:t>
      </w:r>
      <w:r w:rsidRPr="00F34CF6">
        <w:rPr>
          <w:rFonts w:eastAsia="Malgun Gothic"/>
          <w:highlight w:val="yellow"/>
          <w:vertAlign w:val="subscript"/>
        </w:rPr>
        <w:t>LBCA</w:t>
      </w:r>
      <w:r w:rsidRPr="00F34CF6">
        <w:rPr>
          <w:rFonts w:eastAsia="Malgun Gothic"/>
          <w:highlight w:val="yellow"/>
        </w:rPr>
        <w:t xml:space="preserve"> = 2ms can be assumed considering the TA in N2.</w:t>
      </w:r>
    </w:p>
    <w:p w14:paraId="79ACD5C6" w14:textId="77777777" w:rsidR="002411FE" w:rsidRDefault="002411FE">
      <w:pPr>
        <w:rPr>
          <w:b/>
          <w:color w:val="0070C0"/>
          <w:u w:val="single"/>
          <w:lang w:eastAsia="ko-KR"/>
        </w:rPr>
      </w:pPr>
    </w:p>
    <w:p w14:paraId="0F001102" w14:textId="77777777" w:rsidR="00F34CF6" w:rsidRDefault="00F34CF6">
      <w:pPr>
        <w:rPr>
          <w:b/>
          <w:color w:val="0070C0"/>
          <w:u w:val="single"/>
          <w:lang w:eastAsia="ko-KR"/>
        </w:rPr>
      </w:pPr>
    </w:p>
    <w:p w14:paraId="6025AD06" w14:textId="77777777" w:rsidR="00F34CF6" w:rsidRDefault="00F34CF6">
      <w:pPr>
        <w:rPr>
          <w:b/>
          <w:color w:val="0070C0"/>
          <w:u w:val="single"/>
          <w:lang w:eastAsia="ko-KR"/>
        </w:rPr>
      </w:pPr>
    </w:p>
    <w:p w14:paraId="4F92D8FF" w14:textId="5E187DED" w:rsidR="002411FE" w:rsidRDefault="00000000">
      <w:pPr>
        <w:rPr>
          <w:b/>
          <w:color w:val="0070C0"/>
          <w:u w:val="single"/>
          <w:lang w:eastAsia="ko-KR"/>
        </w:rPr>
      </w:pPr>
      <w:r>
        <w:rPr>
          <w:b/>
          <w:color w:val="0070C0"/>
          <w:u w:val="single"/>
          <w:lang w:eastAsia="ko-KR"/>
        </w:rPr>
        <w:t>Issue 1-1-</w:t>
      </w:r>
      <w:r w:rsidR="007F2A05">
        <w:rPr>
          <w:b/>
          <w:color w:val="0070C0"/>
          <w:u w:val="single"/>
          <w:lang w:eastAsia="ko-KR"/>
        </w:rPr>
        <w:t>3</w:t>
      </w:r>
      <w:r>
        <w:rPr>
          <w:b/>
          <w:color w:val="0070C0"/>
          <w:u w:val="single"/>
          <w:lang w:eastAsia="ko-KR"/>
        </w:rPr>
        <w:t xml:space="preserve">b: switching pattern based carrier switching in </w:t>
      </w:r>
      <w:r w:rsidR="007F2A05">
        <w:rPr>
          <w:b/>
          <w:color w:val="0070C0"/>
          <w:u w:val="single"/>
          <w:lang w:eastAsia="ko-KR"/>
        </w:rPr>
        <w:t xml:space="preserve">timer based </w:t>
      </w:r>
      <w:r>
        <w:rPr>
          <w:b/>
          <w:color w:val="0070C0"/>
          <w:u w:val="single"/>
          <w:lang w:eastAsia="ko-KR"/>
        </w:rPr>
        <w:t xml:space="preserve">SCell </w:t>
      </w:r>
      <w:r w:rsidR="007F2A05">
        <w:rPr>
          <w:b/>
          <w:color w:val="0070C0"/>
          <w:u w:val="single"/>
          <w:lang w:eastAsia="ko-KR"/>
        </w:rPr>
        <w:t>de</w:t>
      </w:r>
      <w:r>
        <w:rPr>
          <w:b/>
          <w:color w:val="0070C0"/>
          <w:u w:val="single"/>
          <w:lang w:eastAsia="ko-KR"/>
        </w:rPr>
        <w:t>activation</w:t>
      </w:r>
    </w:p>
    <w:p w14:paraId="4F9B840E" w14:textId="77777777" w:rsidR="002411FE" w:rsidRDefault="002411FE">
      <w:pPr>
        <w:rPr>
          <w:b/>
          <w:color w:val="0070C0"/>
          <w:u w:val="single"/>
          <w:lang w:eastAsia="ko-KR"/>
        </w:rPr>
      </w:pPr>
    </w:p>
    <w:p w14:paraId="5FBCB978" w14:textId="3496F001" w:rsidR="00F34CF6" w:rsidRPr="00F34CF6" w:rsidRDefault="00F34CF6" w:rsidP="00F34CF6">
      <w:pPr>
        <w:widowControl w:val="0"/>
        <w:spacing w:after="120"/>
        <w:jc w:val="both"/>
        <w:rPr>
          <w:highlight w:val="yellow"/>
        </w:rPr>
      </w:pPr>
      <w:r>
        <w:rPr>
          <w:highlight w:val="yellow"/>
        </w:rPr>
        <w:t>FFS:</w:t>
      </w:r>
    </w:p>
    <w:p w14:paraId="6D4A5930" w14:textId="38E90DA1" w:rsidR="00F34CF6" w:rsidRPr="007E46F3" w:rsidRDefault="00F34CF6" w:rsidP="00F34CF6">
      <w:pPr>
        <w:pStyle w:val="ListParagraph"/>
        <w:widowControl w:val="0"/>
        <w:numPr>
          <w:ilvl w:val="1"/>
          <w:numId w:val="9"/>
        </w:numPr>
        <w:spacing w:after="120"/>
        <w:ind w:firstLineChars="0"/>
        <w:jc w:val="both"/>
        <w:rPr>
          <w:highlight w:val="yellow"/>
        </w:rPr>
      </w:pPr>
      <w:r w:rsidRPr="007E46F3">
        <w:rPr>
          <w:highlight w:val="yellow"/>
        </w:rPr>
        <w:t xml:space="preserve">If UE is on PCell after completion of SCell deactivation, UE keeps staying on PCell. If UE is on SCell after completion of SCell deactivation, </w:t>
      </w:r>
    </w:p>
    <w:p w14:paraId="584C88E3" w14:textId="77777777" w:rsidR="00F34CF6" w:rsidRPr="007E46F3" w:rsidRDefault="00F34CF6" w:rsidP="00F34CF6">
      <w:pPr>
        <w:pStyle w:val="ListParagraph"/>
        <w:widowControl w:val="0"/>
        <w:numPr>
          <w:ilvl w:val="2"/>
          <w:numId w:val="9"/>
        </w:numPr>
        <w:spacing w:after="120"/>
        <w:ind w:firstLineChars="0"/>
        <w:jc w:val="both"/>
        <w:rPr>
          <w:highlight w:val="yellow"/>
        </w:rPr>
      </w:pPr>
      <w:r w:rsidRPr="007E46F3">
        <w:rPr>
          <w:highlight w:val="yellow"/>
        </w:rPr>
        <w:t xml:space="preserve">Option 1: UE switches to PCell by end of the n+4. </w:t>
      </w:r>
    </w:p>
    <w:p w14:paraId="0B2C4F73" w14:textId="77777777" w:rsidR="00F34CF6" w:rsidRPr="007E46F3" w:rsidRDefault="00F34CF6" w:rsidP="00F34CF6">
      <w:pPr>
        <w:pStyle w:val="ListParagraph"/>
        <w:widowControl w:val="0"/>
        <w:numPr>
          <w:ilvl w:val="2"/>
          <w:numId w:val="9"/>
        </w:numPr>
        <w:spacing w:after="120"/>
        <w:ind w:firstLineChars="0"/>
        <w:jc w:val="both"/>
        <w:rPr>
          <w:highlight w:val="yellow"/>
        </w:rPr>
      </w:pPr>
      <w:r w:rsidRPr="007E46F3">
        <w:rPr>
          <w:highlight w:val="yellow"/>
        </w:rPr>
        <w:t>Option 2: UE’s ready to start switching to PCell from the end of n+4.</w:t>
      </w:r>
    </w:p>
    <w:p w14:paraId="04825D14" w14:textId="07E0A3A2" w:rsidR="002411FE" w:rsidRDefault="002411FE" w:rsidP="001D3BA7">
      <w:pPr>
        <w:spacing w:after="120"/>
        <w:rPr>
          <w:b/>
          <w:color w:val="0070C0"/>
          <w:u w:val="single"/>
          <w:lang w:eastAsia="ko-KR"/>
        </w:rPr>
      </w:pPr>
    </w:p>
    <w:p w14:paraId="68F9F433" w14:textId="703188DD" w:rsidR="001D3BA7" w:rsidRDefault="00C60CA3" w:rsidP="001D3BA7">
      <w:pPr>
        <w:rPr>
          <w:b/>
          <w:color w:val="0070C0"/>
          <w:u w:val="single"/>
          <w:lang w:eastAsia="ko-KR"/>
        </w:rPr>
      </w:pPr>
      <w:r>
        <w:rPr>
          <w:b/>
          <w:color w:val="0070C0"/>
          <w:u w:val="single"/>
          <w:lang w:eastAsia="ko-KR"/>
        </w:rPr>
        <w:t xml:space="preserve">Issue 1-1-4: </w:t>
      </w:r>
      <w:r w:rsidR="001D3BA7">
        <w:rPr>
          <w:b/>
          <w:color w:val="0070C0"/>
          <w:u w:val="single"/>
          <w:lang w:eastAsia="ko-KR"/>
        </w:rPr>
        <w:t>I</w:t>
      </w:r>
      <w:r w:rsidR="001D3BA7" w:rsidRPr="001D3BA7">
        <w:rPr>
          <w:b/>
          <w:color w:val="0070C0"/>
          <w:u w:val="single"/>
          <w:lang w:eastAsia="ko-KR"/>
        </w:rPr>
        <w:t>mpact of C-DRX on LBCA measurement</w:t>
      </w:r>
    </w:p>
    <w:p w14:paraId="201BDBA6" w14:textId="77777777" w:rsidR="001D3BA7" w:rsidRPr="001D3BA7" w:rsidRDefault="001D3BA7" w:rsidP="001D3BA7">
      <w:pPr>
        <w:rPr>
          <w:b/>
          <w:color w:val="0070C0"/>
          <w:u w:val="single"/>
          <w:lang w:eastAsia="ko-KR"/>
        </w:rPr>
      </w:pPr>
    </w:p>
    <w:p w14:paraId="59A965E0" w14:textId="4C3D0167" w:rsidR="001D3BA7" w:rsidRDefault="001D3BA7" w:rsidP="001D3BA7">
      <w:pPr>
        <w:pStyle w:val="ListParagraph"/>
        <w:numPr>
          <w:ilvl w:val="0"/>
          <w:numId w:val="9"/>
        </w:numPr>
        <w:overflowPunct/>
        <w:autoSpaceDE/>
        <w:autoSpaceDN/>
        <w:adjustRightInd/>
        <w:spacing w:after="120"/>
        <w:ind w:firstLineChars="0"/>
        <w:textAlignment w:val="auto"/>
        <w:rPr>
          <w:rFonts w:eastAsia="SimSun"/>
        </w:rPr>
      </w:pPr>
      <w:r>
        <w:rPr>
          <w:rFonts w:eastAsia="SimSun"/>
        </w:rPr>
        <w:t>Option 1 (Nokia):</w:t>
      </w:r>
    </w:p>
    <w:p w14:paraId="4F10529E" w14:textId="45E69302" w:rsidR="001D3BA7" w:rsidRPr="001D3BA7" w:rsidRDefault="001D3BA7" w:rsidP="001D3BA7">
      <w:pPr>
        <w:pStyle w:val="ListParagraph"/>
        <w:numPr>
          <w:ilvl w:val="1"/>
          <w:numId w:val="9"/>
        </w:numPr>
        <w:overflowPunct/>
        <w:autoSpaceDE/>
        <w:autoSpaceDN/>
        <w:adjustRightInd/>
        <w:spacing w:after="120"/>
        <w:ind w:firstLineChars="0"/>
        <w:textAlignment w:val="auto"/>
      </w:pPr>
      <w:r w:rsidRPr="001D3BA7">
        <w:t>Switching pattern is not applied when UE is in DRX.</w:t>
      </w:r>
    </w:p>
    <w:p w14:paraId="403E5822" w14:textId="77777777" w:rsidR="001D3BA7" w:rsidRPr="001D3BA7" w:rsidRDefault="001D3BA7" w:rsidP="001D3BA7">
      <w:pPr>
        <w:pStyle w:val="ListParagraph"/>
        <w:numPr>
          <w:ilvl w:val="2"/>
          <w:numId w:val="9"/>
        </w:numPr>
        <w:overflowPunct/>
        <w:autoSpaceDE/>
        <w:autoSpaceDN/>
        <w:adjustRightInd/>
        <w:spacing w:after="120"/>
        <w:ind w:firstLineChars="0"/>
        <w:textAlignment w:val="auto"/>
      </w:pPr>
      <w:r w:rsidRPr="001D3BA7">
        <w:t>a.</w:t>
      </w:r>
      <w:r w:rsidRPr="001D3BA7">
        <w:tab/>
        <w:t>Remove the impact of switching pattern for Kp factor for measurements during DRX.</w:t>
      </w:r>
    </w:p>
    <w:p w14:paraId="4A353666" w14:textId="35AF245B" w:rsidR="001D3BA7" w:rsidRPr="001D3BA7" w:rsidRDefault="001D3BA7" w:rsidP="001D3BA7">
      <w:pPr>
        <w:pStyle w:val="ListParagraph"/>
        <w:numPr>
          <w:ilvl w:val="1"/>
          <w:numId w:val="9"/>
        </w:numPr>
        <w:overflowPunct/>
        <w:autoSpaceDE/>
        <w:autoSpaceDN/>
        <w:adjustRightInd/>
        <w:spacing w:after="120"/>
        <w:ind w:firstLineChars="0"/>
        <w:textAlignment w:val="auto"/>
      </w:pPr>
      <w:r w:rsidRPr="001D3BA7">
        <w:t xml:space="preserve">If </w:t>
      </w:r>
      <w:r>
        <w:t>above bullet</w:t>
      </w:r>
      <w:r w:rsidRPr="001D3BA7">
        <w:t xml:space="preserve"> is agreeable, inform RAN1 about the agreement in an LS</w:t>
      </w:r>
    </w:p>
    <w:p w14:paraId="1CB175DF" w14:textId="362F0E95" w:rsidR="001D3BA7" w:rsidRDefault="001D3BA7" w:rsidP="001D3BA7">
      <w:pPr>
        <w:pStyle w:val="ListParagraph"/>
        <w:numPr>
          <w:ilvl w:val="0"/>
          <w:numId w:val="9"/>
        </w:numPr>
        <w:overflowPunct/>
        <w:autoSpaceDE/>
        <w:autoSpaceDN/>
        <w:adjustRightInd/>
        <w:spacing w:after="120"/>
        <w:ind w:firstLineChars="0"/>
        <w:textAlignment w:val="auto"/>
        <w:rPr>
          <w:rFonts w:eastAsia="SimSun"/>
        </w:rPr>
      </w:pPr>
      <w:r>
        <w:rPr>
          <w:rFonts w:eastAsia="SimSun"/>
        </w:rPr>
        <w:t xml:space="preserve">Option 2 (HW): </w:t>
      </w:r>
    </w:p>
    <w:p w14:paraId="51E6EB6B" w14:textId="151C11C0" w:rsidR="00C60CA3" w:rsidRPr="00C60CA3" w:rsidRDefault="001D3BA7" w:rsidP="00C60CA3">
      <w:pPr>
        <w:pStyle w:val="ListParagraph"/>
        <w:numPr>
          <w:ilvl w:val="1"/>
          <w:numId w:val="9"/>
        </w:numPr>
        <w:overflowPunct/>
        <w:autoSpaceDE/>
        <w:autoSpaceDN/>
        <w:adjustRightInd/>
        <w:spacing w:after="120"/>
        <w:ind w:firstLineChars="0"/>
        <w:textAlignment w:val="auto"/>
        <w:rPr>
          <w:rFonts w:eastAsia="SimSun"/>
        </w:rPr>
      </w:pPr>
      <w:r w:rsidRPr="001D3BA7">
        <w:t>Prefer not to introduce the optimization of removing Kp factor for measurement during DRX.</w:t>
      </w:r>
    </w:p>
    <w:p w14:paraId="4782C8EF" w14:textId="77777777" w:rsidR="00C60CA3" w:rsidRPr="00C60CA3" w:rsidRDefault="00C60CA3" w:rsidP="00C60CA3">
      <w:pPr>
        <w:pStyle w:val="ListParagraph"/>
        <w:overflowPunct/>
        <w:autoSpaceDE/>
        <w:autoSpaceDN/>
        <w:adjustRightInd/>
        <w:spacing w:after="120"/>
        <w:ind w:left="1080" w:firstLineChars="0" w:firstLine="0"/>
        <w:textAlignment w:val="auto"/>
        <w:rPr>
          <w:rFonts w:eastAsia="SimSun"/>
        </w:rPr>
      </w:pPr>
    </w:p>
    <w:p w14:paraId="6727DF9F" w14:textId="77777777" w:rsidR="00F34CF6" w:rsidRPr="00F34CF6" w:rsidRDefault="00F34CF6" w:rsidP="00F34CF6">
      <w:pPr>
        <w:snapToGrid w:val="0"/>
        <w:spacing w:after="120"/>
        <w:rPr>
          <w:rFonts w:eastAsia="DengXian"/>
          <w:highlight w:val="green"/>
        </w:rPr>
      </w:pPr>
      <w:r w:rsidRPr="00F34CF6">
        <w:rPr>
          <w:rFonts w:eastAsia="DengXian"/>
          <w:highlight w:val="green"/>
        </w:rPr>
        <w:t xml:space="preserve">Agreement: </w:t>
      </w:r>
    </w:p>
    <w:p w14:paraId="7FBA205C" w14:textId="3B0FC5E6" w:rsidR="00F34CF6" w:rsidRPr="00F34CF6" w:rsidRDefault="00F34CF6" w:rsidP="00F34CF6">
      <w:pPr>
        <w:snapToGrid w:val="0"/>
        <w:spacing w:after="120"/>
        <w:rPr>
          <w:rFonts w:eastAsia="DengXian"/>
        </w:rPr>
      </w:pPr>
      <w:r w:rsidRPr="00F34CF6">
        <w:rPr>
          <w:rFonts w:eastAsia="DengXian"/>
          <w:highlight w:val="green"/>
        </w:rPr>
        <w:t>This issue is closed.</w:t>
      </w:r>
    </w:p>
    <w:p w14:paraId="0A9689F2" w14:textId="65291474" w:rsidR="001D3BA7" w:rsidRDefault="001D3BA7" w:rsidP="001D3BA7">
      <w:pPr>
        <w:pStyle w:val="ListParagraph"/>
        <w:spacing w:after="120"/>
        <w:ind w:left="1080" w:firstLineChars="0" w:firstLine="0"/>
        <w:jc w:val="both"/>
      </w:pPr>
    </w:p>
    <w:p w14:paraId="41FB83BE" w14:textId="77777777" w:rsidR="001D3BA7" w:rsidRPr="001D3BA7" w:rsidRDefault="001D3BA7" w:rsidP="001D3BA7">
      <w:pPr>
        <w:spacing w:after="120"/>
        <w:rPr>
          <w:b/>
          <w:color w:val="0070C0"/>
          <w:u w:val="single"/>
          <w:lang w:eastAsia="ko-KR"/>
        </w:rPr>
      </w:pPr>
    </w:p>
    <w:p w14:paraId="44499E6F" w14:textId="72E9BEB8" w:rsidR="002411FE" w:rsidRDefault="00000000">
      <w:pPr>
        <w:rPr>
          <w:b/>
          <w:color w:val="0070C0"/>
          <w:u w:val="single"/>
          <w:lang w:eastAsia="ko-KR"/>
        </w:rPr>
      </w:pPr>
      <w:r>
        <w:rPr>
          <w:b/>
          <w:color w:val="0070C0"/>
          <w:u w:val="single"/>
          <w:lang w:eastAsia="ko-KR"/>
        </w:rPr>
        <w:t>Issue 1-1-</w:t>
      </w:r>
      <w:r w:rsidR="00C60CA3">
        <w:rPr>
          <w:b/>
          <w:color w:val="0070C0"/>
          <w:u w:val="single"/>
          <w:lang w:eastAsia="ko-KR"/>
        </w:rPr>
        <w:t>5</w:t>
      </w:r>
      <w:r>
        <w:rPr>
          <w:b/>
          <w:color w:val="0070C0"/>
          <w:u w:val="single"/>
          <w:lang w:eastAsia="ko-KR"/>
        </w:rPr>
        <w:t xml:space="preserve">: </w:t>
      </w:r>
      <w:r>
        <w:rPr>
          <w:b/>
          <w:bCs/>
          <w:color w:val="0070C0"/>
          <w:u w:val="single"/>
          <w:lang w:eastAsia="ko-KR"/>
        </w:rPr>
        <w:t>Delay requirement in SDL SCell activation</w:t>
      </w:r>
    </w:p>
    <w:p w14:paraId="574FE037" w14:textId="77777777" w:rsidR="002411FE" w:rsidRDefault="002411FE">
      <w:pPr>
        <w:rPr>
          <w:b/>
          <w:color w:val="0070C0"/>
          <w:u w:val="single"/>
          <w:lang w:eastAsia="ko-KR"/>
        </w:rPr>
      </w:pPr>
    </w:p>
    <w:p w14:paraId="64906265" w14:textId="59A9B3D7" w:rsidR="002411FE" w:rsidRDefault="00000000">
      <w:pPr>
        <w:pStyle w:val="ListParagraph"/>
        <w:numPr>
          <w:ilvl w:val="0"/>
          <w:numId w:val="9"/>
        </w:numPr>
        <w:overflowPunct/>
        <w:autoSpaceDE/>
        <w:autoSpaceDN/>
        <w:adjustRightInd/>
        <w:spacing w:after="120"/>
        <w:ind w:firstLineChars="0"/>
        <w:textAlignment w:val="auto"/>
        <w:rPr>
          <w:rFonts w:eastAsia="SimSun"/>
        </w:rPr>
      </w:pPr>
      <w:r>
        <w:rPr>
          <w:rFonts w:eastAsia="SimSun"/>
        </w:rPr>
        <w:t xml:space="preserve">Proposal </w:t>
      </w:r>
      <w:r w:rsidR="00C60CA3">
        <w:rPr>
          <w:rFonts w:eastAsia="SimSun"/>
        </w:rPr>
        <w:t>1</w:t>
      </w:r>
      <w:r>
        <w:rPr>
          <w:rFonts w:eastAsia="SimSun"/>
        </w:rPr>
        <w:t xml:space="preserve"> (Ericsson):</w:t>
      </w:r>
    </w:p>
    <w:p w14:paraId="20F553A7" w14:textId="1120086A" w:rsidR="00C60CA3" w:rsidRPr="00C60CA3" w:rsidRDefault="00C60CA3" w:rsidP="00C60CA3">
      <w:pPr>
        <w:pStyle w:val="ListParagraph"/>
        <w:numPr>
          <w:ilvl w:val="1"/>
          <w:numId w:val="9"/>
        </w:numPr>
        <w:ind w:firstLineChars="0"/>
        <w:rPr>
          <w:rFonts w:eastAsiaTheme="minorEastAsia"/>
        </w:rPr>
      </w:pPr>
      <w:r w:rsidRPr="00C60CA3">
        <w:rPr>
          <w:rFonts w:eastAsiaTheme="minorEastAsia"/>
        </w:rPr>
        <w:t>RAN4 to agree on the following text in the SCell activation delay requirement for the  cases of none of the SSB overlapped with the pattern or some of the SSb/SMTC occasions are overlapped with the pattern:</w:t>
      </w:r>
    </w:p>
    <w:p w14:paraId="7E96E3B0" w14:textId="77777777" w:rsidR="00C60CA3" w:rsidRPr="00C60CA3" w:rsidRDefault="00C60CA3" w:rsidP="00C60CA3">
      <w:pPr>
        <w:pStyle w:val="ListParagraph"/>
        <w:numPr>
          <w:ilvl w:val="2"/>
          <w:numId w:val="9"/>
        </w:numPr>
        <w:ind w:firstLineChars="0"/>
        <w:rPr>
          <w:rFonts w:eastAsiaTheme="minorEastAsia"/>
        </w:rPr>
      </w:pPr>
      <w:r w:rsidRPr="00C60CA3">
        <w:rPr>
          <w:rFonts w:eastAsiaTheme="minorEastAsia"/>
        </w:rPr>
        <w:lastRenderedPageBreak/>
        <w:t xml:space="preserve">For the UE supporting LowBandCA-via-Switching-r19 and configured with LBCA-SwitchingPattern in FR1, the reference time for evaluating Tactivation_time is from the switching pattern activation time. Based on the content of Tactivation_time, the following applies: </w:t>
      </w:r>
    </w:p>
    <w:p w14:paraId="7DA9D5B6" w14:textId="44DA4B39" w:rsidR="00C60CA3" w:rsidRPr="00C60CA3" w:rsidRDefault="00C60CA3" w:rsidP="00C60CA3">
      <w:pPr>
        <w:pStyle w:val="ListParagraph"/>
        <w:numPr>
          <w:ilvl w:val="3"/>
          <w:numId w:val="9"/>
        </w:numPr>
        <w:ind w:firstLineChars="0"/>
        <w:rPr>
          <w:rFonts w:eastAsiaTheme="minorEastAsia"/>
        </w:rPr>
      </w:pPr>
      <w:r w:rsidRPr="00C60CA3">
        <w:rPr>
          <w:rFonts w:eastAsiaTheme="minorEastAsia"/>
        </w:rPr>
        <w:t>if it contains only TFirstSSB_MAX or TFirstSSB or TFirstSSB_MAX, enhanced, it corresponds to the time to the end of the first complete SSB burst that does not overlap with the slots indicated by '0' in the LBCA-SwitchingPattern.</w:t>
      </w:r>
    </w:p>
    <w:p w14:paraId="7778B434" w14:textId="05848FFE" w:rsidR="00C60CA3" w:rsidRPr="00C60CA3" w:rsidRDefault="00C60CA3" w:rsidP="00C60CA3">
      <w:pPr>
        <w:pStyle w:val="ListParagraph"/>
        <w:numPr>
          <w:ilvl w:val="3"/>
          <w:numId w:val="9"/>
        </w:numPr>
        <w:ind w:firstLineChars="0"/>
        <w:rPr>
          <w:rFonts w:eastAsiaTheme="minorEastAsia"/>
        </w:rPr>
      </w:pPr>
      <w:r w:rsidRPr="00C60CA3">
        <w:rPr>
          <w:rFonts w:eastAsiaTheme="minorEastAsia"/>
        </w:rPr>
        <w:t xml:space="preserve">if it contains TFirstSSB_MAX + TSMTC_MAX, it represents the shortest combined time at which both a valid SMTC occasion and a complete SSB burst are available, without overlapping the slots indicated by '0' in the LBCA-SwitchingPattern. The order in which the first non-overlapping SMTC occasion and the first non-overlapping complete SSB burst occur is not constrained. </w:t>
      </w:r>
    </w:p>
    <w:p w14:paraId="6CA6304A" w14:textId="6B615C55" w:rsidR="00C60CA3" w:rsidRDefault="00C60CA3" w:rsidP="00C60CA3">
      <w:pPr>
        <w:pStyle w:val="ListParagraph"/>
        <w:numPr>
          <w:ilvl w:val="3"/>
          <w:numId w:val="9"/>
        </w:numPr>
        <w:ind w:firstLineChars="0"/>
        <w:rPr>
          <w:rFonts w:eastAsiaTheme="minorEastAsia"/>
        </w:rPr>
      </w:pPr>
      <w:r w:rsidRPr="00C60CA3">
        <w:rPr>
          <w:rFonts w:eastAsiaTheme="minorEastAsia"/>
        </w:rPr>
        <w:t>if it contains TFirstSSB_MAX, enhanced + TSMTC_MAX, enhanced, it refers to the time to the end of two complete SSB bursts, based on the SSB periodicity of the activated SDL SCell, where both bursts do not overlap with the slots indicated by '0' in the LBCA-SwitchingPattern.</w:t>
      </w:r>
    </w:p>
    <w:p w14:paraId="7B481B90" w14:textId="6DDDE817" w:rsidR="00C60CA3" w:rsidRDefault="00C60CA3" w:rsidP="00C60CA3">
      <w:pPr>
        <w:pStyle w:val="ListParagraph"/>
        <w:numPr>
          <w:ilvl w:val="0"/>
          <w:numId w:val="9"/>
        </w:numPr>
        <w:overflowPunct/>
        <w:autoSpaceDE/>
        <w:autoSpaceDN/>
        <w:adjustRightInd/>
        <w:spacing w:after="120"/>
        <w:ind w:firstLineChars="0"/>
        <w:textAlignment w:val="auto"/>
        <w:rPr>
          <w:rFonts w:eastAsia="SimSun"/>
        </w:rPr>
      </w:pPr>
      <w:r>
        <w:rPr>
          <w:rFonts w:eastAsia="SimSun"/>
        </w:rPr>
        <w:t>Proposal 2 (ZTE):</w:t>
      </w:r>
    </w:p>
    <w:p w14:paraId="18565CED" w14:textId="674E1947" w:rsidR="00C60CA3" w:rsidRPr="00C60CA3" w:rsidRDefault="00C60CA3" w:rsidP="00C60CA3">
      <w:pPr>
        <w:pStyle w:val="ListParagraph"/>
        <w:numPr>
          <w:ilvl w:val="1"/>
          <w:numId w:val="9"/>
        </w:numPr>
        <w:ind w:firstLineChars="0"/>
        <w:rPr>
          <w:rFonts w:eastAsiaTheme="minorEastAsia"/>
        </w:rPr>
      </w:pPr>
      <w:r w:rsidRPr="00C60CA3">
        <w:rPr>
          <w:rFonts w:eastAsiaTheme="minorEastAsia"/>
        </w:rPr>
        <w:t>The partial availability of L3/L1 RS occasions during the SCell activation procedure should be considered. It could be captured into the spec with the clarification on the available RS occasions based on the switching pattern.</w:t>
      </w:r>
    </w:p>
    <w:p w14:paraId="447E45F9" w14:textId="77777777" w:rsidR="00C60CA3" w:rsidRPr="00C60CA3" w:rsidRDefault="00C60CA3" w:rsidP="00C60CA3">
      <w:pPr>
        <w:rPr>
          <w:rFonts w:eastAsiaTheme="minorEastAsia"/>
        </w:rPr>
      </w:pPr>
    </w:p>
    <w:p w14:paraId="11FF3572" w14:textId="77777777" w:rsidR="002411FE" w:rsidRDefault="002411FE">
      <w:pPr>
        <w:pStyle w:val="ListParagraph"/>
        <w:ind w:left="840" w:firstLineChars="0" w:firstLine="0"/>
        <w:rPr>
          <w:bCs/>
        </w:rPr>
      </w:pPr>
    </w:p>
    <w:p w14:paraId="47F78ABE" w14:textId="77777777" w:rsidR="002411FE" w:rsidRDefault="00000000">
      <w:pPr>
        <w:pStyle w:val="ListParagraph"/>
        <w:numPr>
          <w:ilvl w:val="0"/>
          <w:numId w:val="9"/>
        </w:numPr>
        <w:overflowPunct/>
        <w:autoSpaceDE/>
        <w:autoSpaceDN/>
        <w:adjustRightInd/>
        <w:spacing w:after="120"/>
        <w:ind w:firstLineChars="0"/>
        <w:textAlignment w:val="auto"/>
        <w:rPr>
          <w:rFonts w:eastAsia="SimSun"/>
          <w:highlight w:val="yellow"/>
        </w:rPr>
      </w:pPr>
      <w:r>
        <w:rPr>
          <w:rFonts w:eastAsia="SimSun"/>
          <w:highlight w:val="yellow"/>
        </w:rPr>
        <w:t>Recommended WF</w:t>
      </w:r>
    </w:p>
    <w:p w14:paraId="2DA26E1E" w14:textId="32D7E8E4" w:rsidR="002411FE" w:rsidRDefault="00F34CF6">
      <w:pPr>
        <w:pStyle w:val="ListParagraph"/>
        <w:numPr>
          <w:ilvl w:val="1"/>
          <w:numId w:val="9"/>
        </w:numPr>
        <w:spacing w:after="120"/>
        <w:ind w:firstLineChars="0"/>
        <w:jc w:val="both"/>
      </w:pPr>
      <w:r>
        <w:t xml:space="preserve">FFS: </w:t>
      </w:r>
      <w:r w:rsidR="00C60CA3">
        <w:t>Discuss P1/P2 or check if P1/P2 can be discussed directly in the CR</w:t>
      </w:r>
      <w:r w:rsidR="00C60CA3">
        <w:rPr>
          <w:rFonts w:eastAsia="SimSun"/>
        </w:rPr>
        <w:t>.</w:t>
      </w:r>
    </w:p>
    <w:p w14:paraId="455B653F" w14:textId="77777777" w:rsidR="002411FE" w:rsidRDefault="002411FE">
      <w:pPr>
        <w:pStyle w:val="BodyText"/>
        <w:rPr>
          <w:lang w:eastAsia="ko-KR"/>
        </w:rPr>
      </w:pPr>
    </w:p>
    <w:p w14:paraId="0CD5861F" w14:textId="77777777" w:rsidR="002411FE" w:rsidRDefault="002411FE">
      <w:pPr>
        <w:pStyle w:val="BodyText"/>
        <w:rPr>
          <w:lang w:eastAsia="ko-KR"/>
        </w:rPr>
      </w:pPr>
    </w:p>
    <w:p w14:paraId="51037B36" w14:textId="77777777" w:rsidR="002411FE" w:rsidRDefault="00000000">
      <w:pPr>
        <w:pStyle w:val="Heading3"/>
        <w:rPr>
          <w:lang w:val="en-US"/>
        </w:rPr>
      </w:pPr>
      <w:r>
        <w:t>Issue 1-2: BFD/CBD/RLM requirement in LB-CA</w:t>
      </w:r>
    </w:p>
    <w:p w14:paraId="5846B0ED" w14:textId="77777777" w:rsidR="002411FE" w:rsidRDefault="002411FE"/>
    <w:p w14:paraId="2AFE5BE0" w14:textId="77777777" w:rsidR="002411FE" w:rsidRDefault="00000000">
      <w:pPr>
        <w:rPr>
          <w:b/>
          <w:color w:val="0070C0"/>
          <w:u w:val="single"/>
          <w:lang w:eastAsia="ko-KR"/>
        </w:rPr>
      </w:pPr>
      <w:r>
        <w:rPr>
          <w:b/>
          <w:color w:val="0070C0"/>
          <w:u w:val="single"/>
          <w:lang w:eastAsia="ko-KR"/>
        </w:rPr>
        <w:t xml:space="preserve">Issue 1-2-1: </w:t>
      </w:r>
      <w:r>
        <w:rPr>
          <w:b/>
          <w:bCs/>
          <w:color w:val="0070C0"/>
          <w:u w:val="single"/>
          <w:lang w:eastAsia="ko-KR"/>
        </w:rPr>
        <w:t>Switching pattern application after BF(beam failure) or LF(link failure)</w:t>
      </w:r>
    </w:p>
    <w:p w14:paraId="7B1769CD" w14:textId="77777777" w:rsidR="002411FE" w:rsidRDefault="002411FE">
      <w:pPr>
        <w:rPr>
          <w:b/>
          <w:color w:val="0070C0"/>
          <w:u w:val="single"/>
          <w:lang w:eastAsia="ko-KR"/>
        </w:rPr>
      </w:pPr>
    </w:p>
    <w:p w14:paraId="4C42DDF9" w14:textId="3657718F" w:rsidR="002411FE" w:rsidRDefault="00E31B4E">
      <w:pPr>
        <w:pStyle w:val="ListParagraph"/>
        <w:numPr>
          <w:ilvl w:val="0"/>
          <w:numId w:val="9"/>
        </w:numPr>
        <w:overflowPunct/>
        <w:autoSpaceDE/>
        <w:autoSpaceDN/>
        <w:adjustRightInd/>
        <w:spacing w:after="120"/>
        <w:ind w:firstLineChars="0"/>
        <w:textAlignment w:val="auto"/>
        <w:rPr>
          <w:rFonts w:eastAsia="SimSun"/>
        </w:rPr>
      </w:pPr>
      <w:r>
        <w:rPr>
          <w:rFonts w:eastAsia="SimSun"/>
        </w:rPr>
        <w:t>Proposal 1 (</w:t>
      </w:r>
      <w:r w:rsidR="00C60CA3">
        <w:rPr>
          <w:rFonts w:eastAsia="SimSun"/>
        </w:rPr>
        <w:t>Ofinno</w:t>
      </w:r>
      <w:r>
        <w:rPr>
          <w:rFonts w:eastAsia="SimSun"/>
        </w:rPr>
        <w:t xml:space="preserve">): </w:t>
      </w:r>
    </w:p>
    <w:p w14:paraId="59B0A5E2" w14:textId="79EE24EB" w:rsidR="00C60CA3" w:rsidRPr="00C60CA3" w:rsidRDefault="00C60CA3" w:rsidP="00C60CA3">
      <w:pPr>
        <w:pStyle w:val="ListParagraph"/>
        <w:numPr>
          <w:ilvl w:val="1"/>
          <w:numId w:val="9"/>
        </w:numPr>
        <w:spacing w:after="120"/>
        <w:ind w:firstLineChars="0"/>
        <w:rPr>
          <w:bCs/>
        </w:rPr>
      </w:pPr>
      <w:r w:rsidRPr="00C60CA3">
        <w:rPr>
          <w:bCs/>
        </w:rPr>
        <w:t xml:space="preserve">The switching pattern (i.e., switchingPattern-r19) is deactivated upon triggering radio link failure (RLF) (i.e., upon starting T310). </w:t>
      </w:r>
      <w:r>
        <w:rPr>
          <w:bCs/>
        </w:rPr>
        <w:t>(</w:t>
      </w:r>
      <w:r>
        <w:rPr>
          <w:rFonts w:eastAsia="SimSun"/>
        </w:rPr>
        <w:t>Ofinno,</w:t>
      </w:r>
      <w:r>
        <w:rPr>
          <w:bCs/>
        </w:rPr>
        <w:t xml:space="preserve"> vivo)</w:t>
      </w:r>
    </w:p>
    <w:p w14:paraId="68D8BC58" w14:textId="1EFD9E73" w:rsidR="00C60CA3" w:rsidRPr="00C60CA3" w:rsidRDefault="00C60CA3" w:rsidP="00C60CA3">
      <w:pPr>
        <w:pStyle w:val="ListParagraph"/>
        <w:numPr>
          <w:ilvl w:val="1"/>
          <w:numId w:val="9"/>
        </w:numPr>
        <w:spacing w:after="120"/>
        <w:ind w:firstLineChars="0"/>
        <w:rPr>
          <w:bCs/>
        </w:rPr>
      </w:pPr>
      <w:r w:rsidRPr="00C60CA3">
        <w:rPr>
          <w:bCs/>
        </w:rPr>
        <w:t xml:space="preserve">The switching pattern (i.e., switchingPattern-r19) is activated upon stopping RLF timer (i.e., upon stopping T310). </w:t>
      </w:r>
      <w:r>
        <w:rPr>
          <w:bCs/>
        </w:rPr>
        <w:t>(</w:t>
      </w:r>
      <w:r>
        <w:rPr>
          <w:rFonts w:eastAsia="SimSun"/>
        </w:rPr>
        <w:t>Ofinno,</w:t>
      </w:r>
      <w:r>
        <w:rPr>
          <w:bCs/>
        </w:rPr>
        <w:t xml:space="preserve"> vivo)</w:t>
      </w:r>
    </w:p>
    <w:p w14:paraId="5DBE75BA" w14:textId="792B1ECC" w:rsidR="00C60CA3" w:rsidRPr="00C60CA3" w:rsidRDefault="00C60CA3" w:rsidP="00C60CA3">
      <w:pPr>
        <w:pStyle w:val="ListParagraph"/>
        <w:numPr>
          <w:ilvl w:val="1"/>
          <w:numId w:val="9"/>
        </w:numPr>
        <w:spacing w:after="120"/>
        <w:ind w:firstLineChars="0"/>
        <w:rPr>
          <w:bCs/>
        </w:rPr>
      </w:pPr>
      <w:r w:rsidRPr="00C60CA3">
        <w:rPr>
          <w:bCs/>
        </w:rPr>
        <w:t xml:space="preserve">The switching pattern (i.e., switchingPattern-r19) is deactivated upon triggering beam failure detection (BFD). </w:t>
      </w:r>
    </w:p>
    <w:p w14:paraId="6EB740C7" w14:textId="06497DDC" w:rsidR="00C60CA3" w:rsidRPr="00C60CA3" w:rsidRDefault="00C60CA3" w:rsidP="00C60CA3">
      <w:pPr>
        <w:pStyle w:val="ListParagraph"/>
        <w:numPr>
          <w:ilvl w:val="1"/>
          <w:numId w:val="9"/>
        </w:numPr>
        <w:spacing w:after="120"/>
        <w:ind w:firstLineChars="0"/>
        <w:rPr>
          <w:bCs/>
        </w:rPr>
      </w:pPr>
      <w:r w:rsidRPr="00C60CA3">
        <w:rPr>
          <w:bCs/>
        </w:rPr>
        <w:t xml:space="preserve">The switching pattern (i.e., switchingPattern-r19) is activated upon detecting a new beam on the PCell during the beam failure recovery procedure. Exact timeline is FFS. </w:t>
      </w:r>
    </w:p>
    <w:p w14:paraId="21D1BE9D" w14:textId="29FD7513" w:rsidR="002411FE" w:rsidRDefault="00E31B4E">
      <w:pPr>
        <w:pStyle w:val="ListParagraph"/>
        <w:numPr>
          <w:ilvl w:val="0"/>
          <w:numId w:val="9"/>
        </w:numPr>
        <w:overflowPunct/>
        <w:autoSpaceDE/>
        <w:autoSpaceDN/>
        <w:adjustRightInd/>
        <w:spacing w:after="120"/>
        <w:ind w:firstLineChars="0"/>
        <w:textAlignment w:val="auto"/>
        <w:rPr>
          <w:rFonts w:eastAsia="SimSun"/>
        </w:rPr>
      </w:pPr>
      <w:r>
        <w:rPr>
          <w:rFonts w:eastAsia="SimSun"/>
        </w:rPr>
        <w:t xml:space="preserve">Proposal 2 (LGE): </w:t>
      </w:r>
    </w:p>
    <w:p w14:paraId="6DC8CB21" w14:textId="7FE9A484" w:rsidR="002411FE" w:rsidRDefault="00C60CA3">
      <w:pPr>
        <w:pStyle w:val="ListParagraph"/>
        <w:numPr>
          <w:ilvl w:val="1"/>
          <w:numId w:val="9"/>
        </w:numPr>
        <w:spacing w:after="120"/>
        <w:ind w:firstLineChars="0"/>
        <w:rPr>
          <w:bCs/>
        </w:rPr>
      </w:pPr>
      <w:r w:rsidRPr="00C60CA3">
        <w:rPr>
          <w:bCs/>
        </w:rPr>
        <w:t>RAN4 to consider not to apply switching pattern, and stay on FDD carrier until link recovery is completed after LRR (link recovery request) is provided for SDL SCell</w:t>
      </w:r>
    </w:p>
    <w:p w14:paraId="20E0FA97" w14:textId="00CC1151" w:rsidR="00C60CA3" w:rsidRPr="00C60CA3" w:rsidRDefault="00C60CA3" w:rsidP="00C60CA3">
      <w:pPr>
        <w:pStyle w:val="ListParagraph"/>
        <w:numPr>
          <w:ilvl w:val="1"/>
          <w:numId w:val="9"/>
        </w:numPr>
        <w:spacing w:after="120"/>
        <w:ind w:firstLineChars="0"/>
        <w:rPr>
          <w:bCs/>
        </w:rPr>
      </w:pPr>
      <w:r w:rsidRPr="00C60CA3">
        <w:rPr>
          <w:rFonts w:hint="eastAsia"/>
          <w:bCs/>
        </w:rPr>
        <w:lastRenderedPageBreak/>
        <w:t xml:space="preserve">RAN4 to consider </w:t>
      </w:r>
      <w:r w:rsidRPr="00C60CA3">
        <w:rPr>
          <w:bCs/>
        </w:rPr>
        <w:t>not to apply switching pattern</w:t>
      </w:r>
      <w:r w:rsidRPr="00C60CA3">
        <w:rPr>
          <w:rFonts w:hint="eastAsia"/>
          <w:bCs/>
        </w:rPr>
        <w:t>, and stay on FDD carrier</w:t>
      </w:r>
      <w:r w:rsidRPr="00C60CA3">
        <w:rPr>
          <w:bCs/>
        </w:rPr>
        <w:t xml:space="preserve"> until radio link recovery is completed after all resources configured as RLM-RS falls below the threshold Qout</w:t>
      </w:r>
    </w:p>
    <w:p w14:paraId="1B68DC87" w14:textId="2FC0F61E" w:rsidR="00C60CA3" w:rsidRDefault="00C60CA3" w:rsidP="00C60CA3">
      <w:pPr>
        <w:pStyle w:val="ListParagraph"/>
        <w:numPr>
          <w:ilvl w:val="1"/>
          <w:numId w:val="9"/>
        </w:numPr>
        <w:spacing w:after="120"/>
        <w:ind w:firstLineChars="0"/>
        <w:rPr>
          <w:bCs/>
        </w:rPr>
      </w:pPr>
      <w:r w:rsidRPr="00C60CA3">
        <w:rPr>
          <w:rFonts w:hint="eastAsia"/>
          <w:bCs/>
        </w:rPr>
        <w:t xml:space="preserve">RAN4 to consider </w:t>
      </w:r>
      <w:r w:rsidRPr="00C60CA3">
        <w:rPr>
          <w:bCs/>
        </w:rPr>
        <w:t>not to apply switching pattern</w:t>
      </w:r>
      <w:r w:rsidRPr="00C60CA3">
        <w:rPr>
          <w:rFonts w:hint="eastAsia"/>
          <w:bCs/>
        </w:rPr>
        <w:t>, and stay on FDD carrier</w:t>
      </w:r>
      <w:r w:rsidRPr="00C60CA3">
        <w:rPr>
          <w:bCs/>
        </w:rPr>
        <w:t xml:space="preserve"> until link recovery is completed after PRACH is provided for FDD PCell</w:t>
      </w:r>
    </w:p>
    <w:p w14:paraId="0F517B3C" w14:textId="5CE162C5" w:rsidR="00C60CA3" w:rsidRDefault="00E31B4E">
      <w:pPr>
        <w:pStyle w:val="ListParagraph"/>
        <w:numPr>
          <w:ilvl w:val="0"/>
          <w:numId w:val="9"/>
        </w:numPr>
        <w:overflowPunct/>
        <w:autoSpaceDE/>
        <w:autoSpaceDN/>
        <w:adjustRightInd/>
        <w:spacing w:after="120"/>
        <w:ind w:firstLineChars="0"/>
        <w:textAlignment w:val="auto"/>
        <w:rPr>
          <w:rFonts w:eastAsia="SimSun"/>
        </w:rPr>
      </w:pPr>
      <w:r>
        <w:rPr>
          <w:rFonts w:eastAsia="SimSun"/>
        </w:rPr>
        <w:t xml:space="preserve">Proposal </w:t>
      </w:r>
      <w:r w:rsidR="00C60CA3">
        <w:rPr>
          <w:rFonts w:eastAsia="SimSun"/>
        </w:rPr>
        <w:t>3 (vivo):</w:t>
      </w:r>
    </w:p>
    <w:p w14:paraId="791BB376" w14:textId="1A7E448C" w:rsidR="00C60CA3" w:rsidRDefault="00C60CA3" w:rsidP="00C60CA3">
      <w:pPr>
        <w:pStyle w:val="ListParagraph"/>
        <w:numPr>
          <w:ilvl w:val="1"/>
          <w:numId w:val="9"/>
        </w:numPr>
        <w:overflowPunct/>
        <w:autoSpaceDE/>
        <w:autoSpaceDN/>
        <w:adjustRightInd/>
        <w:spacing w:after="120"/>
        <w:ind w:firstLineChars="0"/>
        <w:textAlignment w:val="auto"/>
        <w:rPr>
          <w:rFonts w:eastAsia="SimSun"/>
        </w:rPr>
      </w:pPr>
      <w:r w:rsidRPr="00C60CA3">
        <w:rPr>
          <w:rFonts w:eastAsia="SimSun"/>
        </w:rPr>
        <w:t>There is no need to enhance CBD measurement requirements for both FDD PCell and SDL SCell.</w:t>
      </w:r>
    </w:p>
    <w:p w14:paraId="41907E25" w14:textId="61878115" w:rsidR="00C60CA3" w:rsidRDefault="00E31B4E" w:rsidP="00C60CA3">
      <w:pPr>
        <w:pStyle w:val="ListParagraph"/>
        <w:numPr>
          <w:ilvl w:val="0"/>
          <w:numId w:val="9"/>
        </w:numPr>
        <w:overflowPunct/>
        <w:autoSpaceDE/>
        <w:autoSpaceDN/>
        <w:adjustRightInd/>
        <w:spacing w:after="120"/>
        <w:ind w:firstLineChars="0"/>
        <w:textAlignment w:val="auto"/>
        <w:rPr>
          <w:rFonts w:eastAsia="SimSun"/>
        </w:rPr>
      </w:pPr>
      <w:r>
        <w:rPr>
          <w:rFonts w:eastAsia="SimSun"/>
        </w:rPr>
        <w:t xml:space="preserve">Proposal </w:t>
      </w:r>
      <w:r w:rsidR="00C60CA3">
        <w:rPr>
          <w:rFonts w:eastAsia="SimSun"/>
        </w:rPr>
        <w:t>4 (Ericsson):</w:t>
      </w:r>
    </w:p>
    <w:p w14:paraId="2A9DE6B6" w14:textId="06A89C80" w:rsidR="00C60CA3" w:rsidRDefault="00C60CA3" w:rsidP="00C60CA3">
      <w:pPr>
        <w:pStyle w:val="ListParagraph"/>
        <w:numPr>
          <w:ilvl w:val="1"/>
          <w:numId w:val="9"/>
        </w:numPr>
        <w:overflowPunct/>
        <w:autoSpaceDE/>
        <w:autoSpaceDN/>
        <w:adjustRightInd/>
        <w:spacing w:after="120"/>
        <w:ind w:firstLineChars="0"/>
        <w:textAlignment w:val="auto"/>
        <w:rPr>
          <w:rFonts w:eastAsia="SimSun"/>
        </w:rPr>
      </w:pPr>
      <w:r w:rsidRPr="00C60CA3">
        <w:rPr>
          <w:rFonts w:eastAsia="SimSun"/>
        </w:rPr>
        <w:t>RAN4 to agree that the switch pattern is not applicable when the RLM or BFD is triggered on the PCell and UE should prioritise to receive RS for for faster link recovery.</w:t>
      </w:r>
    </w:p>
    <w:p w14:paraId="1D246F18" w14:textId="60AC19CA" w:rsidR="002411FE" w:rsidRDefault="00E31B4E">
      <w:pPr>
        <w:pStyle w:val="ListParagraph"/>
        <w:numPr>
          <w:ilvl w:val="0"/>
          <w:numId w:val="9"/>
        </w:numPr>
        <w:overflowPunct/>
        <w:autoSpaceDE/>
        <w:autoSpaceDN/>
        <w:adjustRightInd/>
        <w:spacing w:after="120"/>
        <w:ind w:firstLineChars="0"/>
        <w:textAlignment w:val="auto"/>
        <w:rPr>
          <w:rFonts w:eastAsia="SimSun"/>
        </w:rPr>
      </w:pPr>
      <w:r>
        <w:rPr>
          <w:rFonts w:eastAsia="SimSun"/>
        </w:rPr>
        <w:t xml:space="preserve">Proposal 5 (Apple, ZTE(PCell)): </w:t>
      </w:r>
    </w:p>
    <w:p w14:paraId="01B10DAC" w14:textId="77777777" w:rsidR="002411FE" w:rsidRDefault="00000000">
      <w:pPr>
        <w:pStyle w:val="ListParagraph"/>
        <w:numPr>
          <w:ilvl w:val="1"/>
          <w:numId w:val="9"/>
        </w:numPr>
        <w:spacing w:after="120"/>
        <w:ind w:firstLineChars="0"/>
        <w:jc w:val="both"/>
      </w:pPr>
      <w:r>
        <w:t>No optimization for switching pattern applicability is needed related to BFD/CBD/RLM in Rel-19.</w:t>
      </w:r>
    </w:p>
    <w:p w14:paraId="25D5348E" w14:textId="77777777" w:rsidR="00F34CF6" w:rsidRDefault="00F34CF6" w:rsidP="00F34CF6">
      <w:pPr>
        <w:snapToGrid w:val="0"/>
        <w:spacing w:after="120"/>
        <w:rPr>
          <w:rFonts w:eastAsia="DengXian"/>
          <w:sz w:val="21"/>
          <w:szCs w:val="21"/>
          <w:highlight w:val="green"/>
        </w:rPr>
      </w:pPr>
    </w:p>
    <w:p w14:paraId="08C6AFCF" w14:textId="77777777" w:rsidR="00F34CF6" w:rsidRDefault="00F34CF6" w:rsidP="00F34CF6">
      <w:pPr>
        <w:snapToGrid w:val="0"/>
        <w:spacing w:after="120"/>
        <w:rPr>
          <w:rFonts w:eastAsia="DengXian"/>
          <w:highlight w:val="green"/>
        </w:rPr>
      </w:pPr>
      <w:r w:rsidRPr="00F34CF6">
        <w:rPr>
          <w:rFonts w:eastAsia="DengXian"/>
          <w:highlight w:val="green"/>
        </w:rPr>
        <w:t xml:space="preserve">Agreement: </w:t>
      </w:r>
    </w:p>
    <w:p w14:paraId="38E7272B" w14:textId="59CC2C27" w:rsidR="00F34CF6" w:rsidRPr="00F34CF6" w:rsidRDefault="00F34CF6" w:rsidP="00F34CF6">
      <w:pPr>
        <w:snapToGrid w:val="0"/>
        <w:spacing w:after="120"/>
        <w:rPr>
          <w:rFonts w:eastAsia="DengXian"/>
        </w:rPr>
      </w:pPr>
      <w:r w:rsidRPr="00F34CF6">
        <w:rPr>
          <w:rFonts w:eastAsia="DengXian"/>
          <w:highlight w:val="green"/>
        </w:rPr>
        <w:t>Conclude this issue in the next meeting.</w:t>
      </w:r>
    </w:p>
    <w:p w14:paraId="4528AE71" w14:textId="77777777" w:rsidR="002411FE" w:rsidRDefault="002411FE">
      <w:pPr>
        <w:pStyle w:val="ListParagraph"/>
        <w:overflowPunct/>
        <w:autoSpaceDE/>
        <w:autoSpaceDN/>
        <w:adjustRightInd/>
        <w:spacing w:after="120"/>
        <w:ind w:left="2520" w:firstLineChars="0" w:firstLine="0"/>
        <w:textAlignment w:val="auto"/>
      </w:pPr>
    </w:p>
    <w:p w14:paraId="6613356B" w14:textId="77777777" w:rsidR="002411FE" w:rsidRDefault="00000000">
      <w:pPr>
        <w:rPr>
          <w:b/>
          <w:bCs/>
          <w:color w:val="0070C0"/>
          <w:u w:val="single"/>
          <w:lang w:eastAsia="ko-KR"/>
        </w:rPr>
      </w:pPr>
      <w:r>
        <w:rPr>
          <w:b/>
          <w:color w:val="0070C0"/>
          <w:u w:val="single"/>
          <w:lang w:eastAsia="ko-KR"/>
        </w:rPr>
        <w:t xml:space="preserve">Issue 1-2-2: </w:t>
      </w:r>
      <w:r>
        <w:rPr>
          <w:b/>
          <w:bCs/>
          <w:color w:val="0070C0"/>
          <w:u w:val="single"/>
          <w:lang w:eastAsia="ko-KR"/>
        </w:rPr>
        <w:t>BFR requirements for SDL SCell</w:t>
      </w:r>
    </w:p>
    <w:p w14:paraId="09F5432F" w14:textId="77777777" w:rsidR="002411FE" w:rsidRDefault="002411FE">
      <w:pPr>
        <w:rPr>
          <w:b/>
          <w:color w:val="0070C0"/>
          <w:u w:val="single"/>
          <w:lang w:eastAsia="ko-KR"/>
        </w:rPr>
      </w:pPr>
    </w:p>
    <w:p w14:paraId="211F1879" w14:textId="77777777" w:rsidR="002411FE" w:rsidRDefault="00000000">
      <w:pPr>
        <w:pStyle w:val="ListParagraph"/>
        <w:numPr>
          <w:ilvl w:val="0"/>
          <w:numId w:val="9"/>
        </w:numPr>
        <w:overflowPunct/>
        <w:autoSpaceDE/>
        <w:autoSpaceDN/>
        <w:adjustRightInd/>
        <w:spacing w:after="120"/>
        <w:ind w:firstLineChars="0"/>
        <w:textAlignment w:val="auto"/>
        <w:rPr>
          <w:rFonts w:eastAsia="SimSun"/>
        </w:rPr>
      </w:pPr>
      <w:r>
        <w:rPr>
          <w:rFonts w:eastAsia="SimSun"/>
        </w:rPr>
        <w:t xml:space="preserve">Proposal 1 (LGE): </w:t>
      </w:r>
    </w:p>
    <w:p w14:paraId="141C5A1E" w14:textId="77777777" w:rsidR="002411FE" w:rsidRDefault="00000000">
      <w:pPr>
        <w:pStyle w:val="ListParagraph"/>
        <w:numPr>
          <w:ilvl w:val="1"/>
          <w:numId w:val="9"/>
        </w:numPr>
        <w:overflowPunct/>
        <w:autoSpaceDE/>
        <w:autoSpaceDN/>
        <w:adjustRightInd/>
        <w:spacing w:after="120"/>
        <w:ind w:firstLineChars="0"/>
        <w:textAlignment w:val="auto"/>
        <w:rPr>
          <w:rFonts w:eastAsia="SimSun"/>
        </w:rPr>
      </w:pPr>
      <w:r>
        <w:rPr>
          <w:rFonts w:eastAsia="SimSun"/>
        </w:rPr>
        <w:t>RAN4 to consider BFR requirements for SCell in 8.5.9 as follows:</w:t>
      </w:r>
    </w:p>
    <w:p w14:paraId="1EB9FA55" w14:textId="77777777" w:rsidR="002411FE" w:rsidRDefault="00000000">
      <w:pPr>
        <w:pStyle w:val="ListParagraph"/>
        <w:numPr>
          <w:ilvl w:val="2"/>
          <w:numId w:val="9"/>
        </w:numPr>
        <w:overflowPunct/>
        <w:autoSpaceDE/>
        <w:autoSpaceDN/>
        <w:adjustRightInd/>
        <w:spacing w:after="120"/>
        <w:ind w:firstLineChars="0"/>
        <w:textAlignment w:val="auto"/>
        <w:rPr>
          <w:rFonts w:eastAsia="SimSun"/>
        </w:rPr>
      </w:pPr>
      <w:r>
        <w:rPr>
          <w:rFonts w:eastAsia="SimSun"/>
        </w:rPr>
        <w:t>The UE shall be capable of transmit PUCCH with an LRR at the first available PUCCH occasion that is not overlapped with SDL ON duration corresponding to the LB CA switching pattern after T2+D</w:t>
      </w:r>
    </w:p>
    <w:p w14:paraId="5FC542A7" w14:textId="77777777" w:rsidR="002411FE" w:rsidRDefault="00000000">
      <w:pPr>
        <w:pStyle w:val="ListParagraph"/>
        <w:numPr>
          <w:ilvl w:val="3"/>
          <w:numId w:val="9"/>
        </w:numPr>
        <w:overflowPunct/>
        <w:autoSpaceDE/>
        <w:autoSpaceDN/>
        <w:adjustRightInd/>
        <w:spacing w:after="120"/>
        <w:ind w:firstLineChars="0"/>
        <w:textAlignment w:val="auto"/>
        <w:rPr>
          <w:rFonts w:eastAsia="SimSun"/>
        </w:rPr>
      </w:pPr>
      <w:r>
        <w:rPr>
          <w:rFonts w:eastAsia="SimSun"/>
        </w:rPr>
        <w:t>where, T2 is CBD-RS evaluation period, and D is 2ms UE processing time</w:t>
      </w:r>
    </w:p>
    <w:p w14:paraId="3710BE64" w14:textId="77777777" w:rsidR="002411FE" w:rsidRDefault="002411FE">
      <w:pPr>
        <w:pStyle w:val="ListParagraph"/>
        <w:overflowPunct/>
        <w:autoSpaceDE/>
        <w:autoSpaceDN/>
        <w:adjustRightInd/>
        <w:spacing w:after="120"/>
        <w:ind w:left="2520" w:firstLineChars="0" w:firstLine="0"/>
        <w:textAlignment w:val="auto"/>
      </w:pPr>
    </w:p>
    <w:p w14:paraId="540D1F6F" w14:textId="77777777" w:rsidR="002411FE" w:rsidRDefault="00000000">
      <w:pPr>
        <w:pStyle w:val="ListParagraph"/>
        <w:numPr>
          <w:ilvl w:val="0"/>
          <w:numId w:val="9"/>
        </w:numPr>
        <w:overflowPunct/>
        <w:autoSpaceDE/>
        <w:autoSpaceDN/>
        <w:adjustRightInd/>
        <w:spacing w:after="120"/>
        <w:ind w:firstLineChars="0"/>
        <w:textAlignment w:val="auto"/>
        <w:rPr>
          <w:rFonts w:eastAsia="SimSun"/>
          <w:highlight w:val="yellow"/>
        </w:rPr>
      </w:pPr>
      <w:r>
        <w:rPr>
          <w:rFonts w:eastAsia="SimSun"/>
          <w:highlight w:val="yellow"/>
        </w:rPr>
        <w:t>Recommended WF</w:t>
      </w:r>
    </w:p>
    <w:p w14:paraId="23F164FA" w14:textId="2E6C6D45" w:rsidR="002411FE" w:rsidRDefault="00F34CF6">
      <w:pPr>
        <w:pStyle w:val="ListParagraph"/>
        <w:numPr>
          <w:ilvl w:val="1"/>
          <w:numId w:val="9"/>
        </w:numPr>
        <w:overflowPunct/>
        <w:autoSpaceDE/>
        <w:autoSpaceDN/>
        <w:adjustRightInd/>
        <w:spacing w:after="120"/>
        <w:ind w:firstLineChars="0"/>
        <w:textAlignment w:val="auto"/>
        <w:rPr>
          <w:i/>
          <w:color w:val="0070C0"/>
        </w:rPr>
      </w:pPr>
      <w:r>
        <w:rPr>
          <w:rFonts w:eastAsia="SimSun"/>
        </w:rPr>
        <w:t>FFS: Discuss if P1 is agreeable.</w:t>
      </w:r>
    </w:p>
    <w:p w14:paraId="6E0C2A10" w14:textId="77777777" w:rsidR="002411FE" w:rsidRDefault="002411FE">
      <w:pPr>
        <w:pStyle w:val="ListParagraph"/>
        <w:overflowPunct/>
        <w:autoSpaceDE/>
        <w:autoSpaceDN/>
        <w:adjustRightInd/>
        <w:spacing w:after="120"/>
        <w:ind w:left="2520" w:firstLineChars="0" w:firstLine="0"/>
        <w:textAlignment w:val="auto"/>
      </w:pPr>
    </w:p>
    <w:p w14:paraId="6CE34677" w14:textId="77777777" w:rsidR="002411FE" w:rsidRDefault="002411FE">
      <w:pPr>
        <w:pStyle w:val="ListParagraph"/>
        <w:overflowPunct/>
        <w:autoSpaceDE/>
        <w:autoSpaceDN/>
        <w:adjustRightInd/>
        <w:spacing w:after="120"/>
        <w:ind w:left="2520" w:firstLineChars="0" w:firstLine="0"/>
        <w:textAlignment w:val="auto"/>
      </w:pPr>
    </w:p>
    <w:p w14:paraId="073308DC" w14:textId="77777777" w:rsidR="002411FE" w:rsidRDefault="00000000">
      <w:pPr>
        <w:pStyle w:val="Heading3"/>
      </w:pPr>
      <w:r>
        <w:t>Issue 1-3: BWP switching requirement for LB CA</w:t>
      </w:r>
    </w:p>
    <w:p w14:paraId="145949A3" w14:textId="77777777" w:rsidR="002411FE" w:rsidRDefault="002411FE">
      <w:pPr>
        <w:rPr>
          <w:rFonts w:eastAsia="SimSun"/>
          <w:lang w:val="sv-SE"/>
        </w:rPr>
      </w:pPr>
    </w:p>
    <w:p w14:paraId="18F69DF1" w14:textId="77777777" w:rsidR="002411FE" w:rsidRDefault="00000000">
      <w:pPr>
        <w:rPr>
          <w:b/>
          <w:color w:val="0070C0"/>
          <w:u w:val="single"/>
          <w:lang w:eastAsia="ko-KR"/>
        </w:rPr>
      </w:pPr>
      <w:r>
        <w:rPr>
          <w:b/>
          <w:color w:val="0070C0"/>
          <w:u w:val="single"/>
          <w:lang w:eastAsia="ko-KR"/>
        </w:rPr>
        <w:t>Issue 1-3-1: BWP switching requirement for LB CA</w:t>
      </w:r>
    </w:p>
    <w:p w14:paraId="4815D694" w14:textId="77777777" w:rsidR="002411FE" w:rsidRDefault="002411FE">
      <w:pPr>
        <w:rPr>
          <w:b/>
          <w:color w:val="0070C0"/>
          <w:u w:val="single"/>
          <w:lang w:eastAsia="ko-KR"/>
        </w:rPr>
      </w:pPr>
    </w:p>
    <w:p w14:paraId="08D5D62B" w14:textId="01F0AB6A" w:rsidR="002411FE" w:rsidRDefault="00000000">
      <w:pPr>
        <w:pStyle w:val="ListParagraph"/>
        <w:numPr>
          <w:ilvl w:val="0"/>
          <w:numId w:val="9"/>
        </w:numPr>
        <w:overflowPunct/>
        <w:autoSpaceDE/>
        <w:autoSpaceDN/>
        <w:adjustRightInd/>
        <w:spacing w:after="120"/>
        <w:ind w:firstLineChars="0"/>
        <w:textAlignment w:val="auto"/>
        <w:rPr>
          <w:rFonts w:eastAsia="SimSun"/>
        </w:rPr>
      </w:pPr>
      <w:r>
        <w:rPr>
          <w:rFonts w:eastAsia="SimSun"/>
        </w:rPr>
        <w:t>Proposal 1 (Apple</w:t>
      </w:r>
      <w:r w:rsidR="003533D1">
        <w:rPr>
          <w:rFonts w:eastAsia="SimSun"/>
        </w:rPr>
        <w:t>, HW, vivo</w:t>
      </w:r>
      <w:r>
        <w:rPr>
          <w:rFonts w:eastAsia="SimSun"/>
        </w:rPr>
        <w:t xml:space="preserve">): </w:t>
      </w:r>
    </w:p>
    <w:p w14:paraId="2F42723B" w14:textId="57CBF9FB" w:rsidR="002411FE" w:rsidRDefault="003533D1">
      <w:pPr>
        <w:pStyle w:val="ListParagraph"/>
        <w:numPr>
          <w:ilvl w:val="1"/>
          <w:numId w:val="9"/>
        </w:numPr>
        <w:overflowPunct/>
        <w:autoSpaceDE/>
        <w:autoSpaceDN/>
        <w:adjustRightInd/>
        <w:spacing w:after="120"/>
        <w:ind w:firstLineChars="0"/>
        <w:textAlignment w:val="auto"/>
        <w:rPr>
          <w:rFonts w:eastAsia="SimSun"/>
        </w:rPr>
      </w:pPr>
      <w:r w:rsidRPr="003533D1">
        <w:t>No requirements are defined for overlapping of BWP switching and carrier switching</w:t>
      </w:r>
      <w:r>
        <w:t xml:space="preserve">. </w:t>
      </w:r>
    </w:p>
    <w:p w14:paraId="34808B1E" w14:textId="08AB75AE" w:rsidR="002411FE" w:rsidRDefault="00000000">
      <w:pPr>
        <w:pStyle w:val="ListParagraph"/>
        <w:numPr>
          <w:ilvl w:val="0"/>
          <w:numId w:val="9"/>
        </w:numPr>
        <w:overflowPunct/>
        <w:autoSpaceDE/>
        <w:autoSpaceDN/>
        <w:adjustRightInd/>
        <w:spacing w:after="120"/>
        <w:ind w:firstLineChars="0"/>
        <w:textAlignment w:val="auto"/>
        <w:rPr>
          <w:rFonts w:eastAsia="SimSun"/>
        </w:rPr>
      </w:pPr>
      <w:r>
        <w:rPr>
          <w:rFonts w:eastAsia="SimSun"/>
        </w:rPr>
        <w:t>Proposal 2 (</w:t>
      </w:r>
      <w:r w:rsidR="00B96ED8">
        <w:rPr>
          <w:rFonts w:eastAsia="SimSun"/>
        </w:rPr>
        <w:t>Ofinno</w:t>
      </w:r>
      <w:r>
        <w:rPr>
          <w:rFonts w:eastAsia="SimSun"/>
        </w:rPr>
        <w:t xml:space="preserve">): </w:t>
      </w:r>
    </w:p>
    <w:p w14:paraId="69C34F8C" w14:textId="77777777" w:rsidR="00B96ED8" w:rsidRPr="00B96ED8" w:rsidRDefault="00B96ED8" w:rsidP="00B96ED8">
      <w:pPr>
        <w:pStyle w:val="ListParagraph"/>
        <w:numPr>
          <w:ilvl w:val="1"/>
          <w:numId w:val="9"/>
        </w:numPr>
        <w:overflowPunct/>
        <w:autoSpaceDE/>
        <w:autoSpaceDN/>
        <w:adjustRightInd/>
        <w:spacing w:after="120"/>
        <w:ind w:firstLineChars="0"/>
        <w:textAlignment w:val="auto"/>
      </w:pPr>
      <w:r w:rsidRPr="00B96ED8">
        <w:t>DCI or timer-based BWP switching:</w:t>
      </w:r>
    </w:p>
    <w:p w14:paraId="04CF8D06" w14:textId="34A0EDD8" w:rsidR="00B96ED8" w:rsidRPr="00B96ED8" w:rsidRDefault="00B96ED8" w:rsidP="00B96ED8">
      <w:pPr>
        <w:pStyle w:val="ListParagraph"/>
        <w:numPr>
          <w:ilvl w:val="2"/>
          <w:numId w:val="9"/>
        </w:numPr>
        <w:overflowPunct/>
        <w:autoSpaceDE/>
        <w:autoSpaceDN/>
        <w:adjustRightInd/>
        <w:spacing w:after="120"/>
        <w:ind w:firstLineChars="0"/>
        <w:textAlignment w:val="auto"/>
      </w:pPr>
      <w:r w:rsidRPr="00B96ED8">
        <w:lastRenderedPageBreak/>
        <w:t>Clarify the UE behavior for both timer-based and DCI-based BWP switch by adding the following text in clause 8.6.2:</w:t>
      </w:r>
    </w:p>
    <w:p w14:paraId="2961C685" w14:textId="77777777" w:rsidR="00B96ED8" w:rsidRPr="00B96ED8" w:rsidRDefault="00B96ED8" w:rsidP="00B96ED8">
      <w:pPr>
        <w:pStyle w:val="ListParagraph"/>
        <w:numPr>
          <w:ilvl w:val="3"/>
          <w:numId w:val="9"/>
        </w:numPr>
        <w:overflowPunct/>
        <w:autoSpaceDE/>
        <w:autoSpaceDN/>
        <w:adjustRightInd/>
        <w:spacing w:after="120"/>
        <w:ind w:firstLineChars="0"/>
        <w:textAlignment w:val="auto"/>
      </w:pPr>
      <w:r w:rsidRPr="00B96ED8">
        <w:t>For the UE supporting low band CA via switchig and configured with switchingPattern-r19, the first DL or UL slot in the timer-based or the DCI-based BWP switch delay requirements refers to the first DL or UL slot, which:</w:t>
      </w:r>
    </w:p>
    <w:p w14:paraId="27099DA8" w14:textId="77777777" w:rsidR="00B96ED8" w:rsidRPr="00B96ED8" w:rsidRDefault="00B96ED8" w:rsidP="00B96ED8">
      <w:pPr>
        <w:pStyle w:val="ListParagraph"/>
        <w:numPr>
          <w:ilvl w:val="4"/>
          <w:numId w:val="9"/>
        </w:numPr>
        <w:overflowPunct/>
        <w:autoSpaceDE/>
        <w:autoSpaceDN/>
        <w:adjustRightInd/>
        <w:spacing w:after="120"/>
        <w:ind w:firstLineChars="0"/>
        <w:textAlignment w:val="auto"/>
      </w:pPr>
      <w:r w:rsidRPr="00B96ED8">
        <w:t xml:space="preserve">is available after the completion of the BWP switching, and </w:t>
      </w:r>
    </w:p>
    <w:p w14:paraId="36F1F87E" w14:textId="77777777" w:rsidR="00B96ED8" w:rsidRPr="00B96ED8" w:rsidRDefault="00B96ED8" w:rsidP="00B96ED8">
      <w:pPr>
        <w:pStyle w:val="ListParagraph"/>
        <w:numPr>
          <w:ilvl w:val="4"/>
          <w:numId w:val="9"/>
        </w:numPr>
        <w:overflowPunct/>
        <w:autoSpaceDE/>
        <w:autoSpaceDN/>
        <w:adjustRightInd/>
        <w:spacing w:after="120"/>
        <w:ind w:firstLineChars="0"/>
        <w:textAlignment w:val="auto"/>
      </w:pPr>
      <w:r w:rsidRPr="00B96ED8">
        <w:t>is assigned to the same serving cell on which the active BWP switching occurs.</w:t>
      </w:r>
    </w:p>
    <w:p w14:paraId="7BD6D808" w14:textId="77777777" w:rsidR="00B96ED8" w:rsidRPr="00B96ED8" w:rsidRDefault="00B96ED8" w:rsidP="00B96ED8">
      <w:pPr>
        <w:pStyle w:val="ListParagraph"/>
        <w:numPr>
          <w:ilvl w:val="1"/>
          <w:numId w:val="9"/>
        </w:numPr>
        <w:overflowPunct/>
        <w:autoSpaceDE/>
        <w:autoSpaceDN/>
        <w:adjustRightInd/>
        <w:spacing w:after="120"/>
        <w:ind w:firstLineChars="0"/>
        <w:textAlignment w:val="auto"/>
      </w:pPr>
      <w:r w:rsidRPr="00B96ED8">
        <w:t>RRC based BWP switching:</w:t>
      </w:r>
    </w:p>
    <w:p w14:paraId="7C2A9813" w14:textId="1CD1585A" w:rsidR="00B96ED8" w:rsidRPr="00B96ED8" w:rsidRDefault="00B96ED8" w:rsidP="00B96ED8">
      <w:pPr>
        <w:pStyle w:val="ListParagraph"/>
        <w:numPr>
          <w:ilvl w:val="2"/>
          <w:numId w:val="9"/>
        </w:numPr>
        <w:overflowPunct/>
        <w:autoSpaceDE/>
        <w:autoSpaceDN/>
        <w:adjustRightInd/>
        <w:spacing w:after="120"/>
        <w:ind w:firstLineChars="0"/>
        <w:textAlignment w:val="auto"/>
      </w:pPr>
      <w:r w:rsidRPr="00B96ED8">
        <w:t>Clarify the UE behavior for the RRC-based BWP switch by adding the following text in clause 8.6.3:</w:t>
      </w:r>
    </w:p>
    <w:p w14:paraId="091903C5" w14:textId="77777777" w:rsidR="00B96ED8" w:rsidRPr="00B96ED8" w:rsidRDefault="00B96ED8" w:rsidP="00B96ED8">
      <w:pPr>
        <w:pStyle w:val="ListParagraph"/>
        <w:numPr>
          <w:ilvl w:val="3"/>
          <w:numId w:val="9"/>
        </w:numPr>
        <w:overflowPunct/>
        <w:autoSpaceDE/>
        <w:autoSpaceDN/>
        <w:adjustRightInd/>
        <w:spacing w:after="120"/>
        <w:ind w:firstLineChars="0"/>
        <w:textAlignment w:val="auto"/>
      </w:pPr>
      <w:r w:rsidRPr="00B96ED8">
        <w:t>For the UE supporting low band CA via switchig and configured with switchingPattern-r19, the first DL or UL slot in the RRC based BWP switching delay requirements refers to the first DL or UL slot, which:</w:t>
      </w:r>
    </w:p>
    <w:p w14:paraId="1FB26194" w14:textId="77777777" w:rsidR="00B96ED8" w:rsidRPr="00B96ED8" w:rsidRDefault="00B96ED8" w:rsidP="00B96ED8">
      <w:pPr>
        <w:pStyle w:val="ListParagraph"/>
        <w:numPr>
          <w:ilvl w:val="4"/>
          <w:numId w:val="9"/>
        </w:numPr>
        <w:overflowPunct/>
        <w:autoSpaceDE/>
        <w:autoSpaceDN/>
        <w:adjustRightInd/>
        <w:spacing w:after="120"/>
        <w:ind w:firstLineChars="0"/>
        <w:textAlignment w:val="auto"/>
      </w:pPr>
      <w:r w:rsidRPr="00B96ED8">
        <w:t xml:space="preserve">is available after the completion of the BWP switching, and </w:t>
      </w:r>
    </w:p>
    <w:p w14:paraId="356E981E" w14:textId="4B1B15B4" w:rsidR="002411FE" w:rsidRPr="00B96ED8" w:rsidRDefault="00B96ED8" w:rsidP="00B96ED8">
      <w:pPr>
        <w:pStyle w:val="ListParagraph"/>
        <w:numPr>
          <w:ilvl w:val="4"/>
          <w:numId w:val="9"/>
        </w:numPr>
        <w:overflowPunct/>
        <w:autoSpaceDE/>
        <w:autoSpaceDN/>
        <w:adjustRightInd/>
        <w:spacing w:after="120"/>
        <w:ind w:firstLineChars="0"/>
        <w:textAlignment w:val="auto"/>
      </w:pPr>
      <w:r w:rsidRPr="00B96ED8">
        <w:t>is assigned to the FDD PCell.</w:t>
      </w:r>
    </w:p>
    <w:p w14:paraId="0540CD19" w14:textId="0675A7BC" w:rsidR="002411FE" w:rsidRDefault="00000000">
      <w:pPr>
        <w:pStyle w:val="ListParagraph"/>
        <w:numPr>
          <w:ilvl w:val="0"/>
          <w:numId w:val="9"/>
        </w:numPr>
        <w:overflowPunct/>
        <w:autoSpaceDE/>
        <w:autoSpaceDN/>
        <w:adjustRightInd/>
        <w:spacing w:after="120"/>
        <w:ind w:firstLineChars="0"/>
        <w:textAlignment w:val="auto"/>
        <w:rPr>
          <w:rFonts w:eastAsia="SimSun"/>
        </w:rPr>
      </w:pPr>
      <w:r>
        <w:rPr>
          <w:rFonts w:eastAsia="SimSun"/>
        </w:rPr>
        <w:t>Proposal 3 (</w:t>
      </w:r>
      <w:r w:rsidR="003533D1">
        <w:rPr>
          <w:rFonts w:eastAsia="SimSun"/>
        </w:rPr>
        <w:t>LGE</w:t>
      </w:r>
      <w:r>
        <w:rPr>
          <w:rFonts w:eastAsia="SimSun"/>
        </w:rPr>
        <w:t xml:space="preserve">): </w:t>
      </w:r>
    </w:p>
    <w:p w14:paraId="6044A9F1" w14:textId="77777777" w:rsidR="00B96ED8" w:rsidRPr="00B96ED8" w:rsidRDefault="00B96ED8" w:rsidP="00B96ED8">
      <w:pPr>
        <w:pStyle w:val="ListParagraph"/>
        <w:numPr>
          <w:ilvl w:val="1"/>
          <w:numId w:val="9"/>
        </w:numPr>
        <w:overflowPunct/>
        <w:autoSpaceDE/>
        <w:autoSpaceDN/>
        <w:adjustRightInd/>
        <w:spacing w:after="120"/>
        <w:ind w:firstLineChars="0"/>
        <w:textAlignment w:val="auto"/>
      </w:pPr>
      <w:r w:rsidRPr="00B96ED8">
        <w:t>Regarding active BWP switching for FDD PCell and SDL SCell, support the principle as follows:</w:t>
      </w:r>
    </w:p>
    <w:p w14:paraId="45386CE0" w14:textId="77777777" w:rsidR="00B96ED8" w:rsidRPr="00B96ED8" w:rsidRDefault="00B96ED8" w:rsidP="00B96ED8">
      <w:pPr>
        <w:pStyle w:val="ListParagraph"/>
        <w:numPr>
          <w:ilvl w:val="2"/>
          <w:numId w:val="9"/>
        </w:numPr>
        <w:overflowPunct/>
        <w:autoSpaceDE/>
        <w:autoSpaceDN/>
        <w:adjustRightInd/>
        <w:spacing w:after="120"/>
        <w:ind w:firstLineChars="0"/>
        <w:textAlignment w:val="auto"/>
      </w:pPr>
      <w:r w:rsidRPr="00B96ED8">
        <w:t xml:space="preserve">For a UE supporting LB-CA via switching and configured with switch pattern, during the active BWP switching delay and the first DL or UL slot, the UE remains on the same </w:t>
      </w:r>
      <w:r w:rsidRPr="00B96ED8">
        <w:rPr>
          <w:rFonts w:hint="eastAsia"/>
        </w:rPr>
        <w:t>carrier</w:t>
      </w:r>
      <w:r w:rsidRPr="00B96ED8">
        <w:t xml:space="preserve"> where the active BWP switching occurs</w:t>
      </w:r>
    </w:p>
    <w:p w14:paraId="4C448875" w14:textId="77777777" w:rsidR="002411FE" w:rsidRDefault="002411FE">
      <w:pPr>
        <w:pStyle w:val="ListParagraph"/>
        <w:overflowPunct/>
        <w:autoSpaceDE/>
        <w:autoSpaceDN/>
        <w:adjustRightInd/>
        <w:spacing w:after="120"/>
        <w:ind w:left="1800" w:firstLineChars="0" w:firstLine="0"/>
        <w:textAlignment w:val="auto"/>
        <w:rPr>
          <w:rFonts w:eastAsia="SimSun"/>
        </w:rPr>
      </w:pPr>
    </w:p>
    <w:p w14:paraId="26ECF0D3" w14:textId="77777777" w:rsidR="00F34CF6" w:rsidRDefault="00F34CF6" w:rsidP="00F34CF6">
      <w:pPr>
        <w:snapToGrid w:val="0"/>
        <w:spacing w:after="120"/>
        <w:rPr>
          <w:rFonts w:eastAsia="DengXian"/>
          <w:highlight w:val="green"/>
        </w:rPr>
      </w:pPr>
      <w:r w:rsidRPr="00F34CF6">
        <w:rPr>
          <w:rFonts w:eastAsia="DengXian"/>
          <w:highlight w:val="green"/>
        </w:rPr>
        <w:t xml:space="preserve">Agreement: </w:t>
      </w:r>
    </w:p>
    <w:p w14:paraId="6ADFA1E5" w14:textId="77777777" w:rsidR="00F34CF6" w:rsidRPr="00F34CF6" w:rsidRDefault="00F34CF6" w:rsidP="00F34CF6">
      <w:pPr>
        <w:snapToGrid w:val="0"/>
        <w:spacing w:after="120"/>
        <w:rPr>
          <w:rFonts w:eastAsia="DengXian"/>
        </w:rPr>
      </w:pPr>
      <w:r w:rsidRPr="00F34CF6">
        <w:rPr>
          <w:rFonts w:eastAsia="DengXian"/>
          <w:highlight w:val="green"/>
        </w:rPr>
        <w:t>Conclude this issue in the next meeting.</w:t>
      </w:r>
    </w:p>
    <w:p w14:paraId="391BC36E" w14:textId="77777777" w:rsidR="002411FE" w:rsidRDefault="002411FE">
      <w:pPr>
        <w:rPr>
          <w:b/>
          <w:color w:val="0070C0"/>
          <w:u w:val="single"/>
        </w:rPr>
      </w:pPr>
    </w:p>
    <w:p w14:paraId="79252322" w14:textId="77777777" w:rsidR="002411FE" w:rsidRDefault="002411FE">
      <w:pPr>
        <w:rPr>
          <w:b/>
          <w:color w:val="0070C0"/>
          <w:u w:val="single"/>
        </w:rPr>
      </w:pPr>
    </w:p>
    <w:p w14:paraId="573358EF" w14:textId="77777777" w:rsidR="002411FE" w:rsidRDefault="00000000">
      <w:pPr>
        <w:pStyle w:val="Heading3"/>
      </w:pPr>
      <w:r>
        <w:t>Issue 1-4: others for LB CA</w:t>
      </w:r>
    </w:p>
    <w:p w14:paraId="42320ED3" w14:textId="54417C58" w:rsidR="002411FE" w:rsidRDefault="00000000">
      <w:pPr>
        <w:rPr>
          <w:b/>
          <w:bCs/>
          <w:color w:val="0070C0"/>
          <w:u w:val="single"/>
          <w:lang w:eastAsia="ko-KR"/>
        </w:rPr>
      </w:pPr>
      <w:r>
        <w:rPr>
          <w:b/>
          <w:color w:val="0070C0"/>
          <w:u w:val="single"/>
          <w:lang w:eastAsia="ko-KR"/>
        </w:rPr>
        <w:t xml:space="preserve">Issue 1-4-1: </w:t>
      </w:r>
      <w:r>
        <w:rPr>
          <w:b/>
          <w:bCs/>
          <w:color w:val="0070C0"/>
          <w:u w:val="single"/>
          <w:lang w:eastAsia="ko-KR"/>
        </w:rPr>
        <w:t>CSSF</w:t>
      </w:r>
      <w:r w:rsidR="003533D1">
        <w:rPr>
          <w:b/>
          <w:bCs/>
          <w:color w:val="0070C0"/>
          <w:u w:val="single"/>
          <w:lang w:eastAsia="ko-KR"/>
        </w:rPr>
        <w:t xml:space="preserve"> inside gap</w:t>
      </w:r>
      <w:r>
        <w:rPr>
          <w:b/>
          <w:bCs/>
          <w:color w:val="0070C0"/>
          <w:u w:val="single"/>
          <w:lang w:eastAsia="ko-KR"/>
        </w:rPr>
        <w:t xml:space="preserve"> for LB CA</w:t>
      </w:r>
    </w:p>
    <w:p w14:paraId="41FF8B9D" w14:textId="77777777" w:rsidR="002411FE" w:rsidRDefault="002411FE">
      <w:pPr>
        <w:rPr>
          <w:b/>
          <w:color w:val="0070C0"/>
          <w:u w:val="single"/>
          <w:lang w:eastAsia="ko-KR"/>
        </w:rPr>
      </w:pPr>
    </w:p>
    <w:p w14:paraId="039BD769" w14:textId="6853441B" w:rsidR="002411FE" w:rsidRDefault="00000000">
      <w:pPr>
        <w:pStyle w:val="ListParagraph"/>
        <w:numPr>
          <w:ilvl w:val="0"/>
          <w:numId w:val="9"/>
        </w:numPr>
        <w:overflowPunct/>
        <w:autoSpaceDE/>
        <w:autoSpaceDN/>
        <w:adjustRightInd/>
        <w:spacing w:after="120"/>
        <w:ind w:firstLineChars="0"/>
        <w:textAlignment w:val="auto"/>
        <w:rPr>
          <w:rFonts w:eastAsia="SimSun"/>
        </w:rPr>
      </w:pPr>
      <w:r>
        <w:rPr>
          <w:rFonts w:eastAsia="SimSun"/>
        </w:rPr>
        <w:t>Proposal 1 (Apple</w:t>
      </w:r>
      <w:r w:rsidR="003533D1">
        <w:rPr>
          <w:rFonts w:eastAsia="SimSun"/>
        </w:rPr>
        <w:t>, HW</w:t>
      </w:r>
      <w:r>
        <w:rPr>
          <w:rFonts w:eastAsia="SimSun"/>
        </w:rPr>
        <w:t>): the overlapping condition (i.e., partially overlapping or fully overlapping) to decide the CSSF inside MG shall be revised for LB CA via switching, by considering configured SMTCs, MGs and LB-CA switching pattern.</w:t>
      </w:r>
    </w:p>
    <w:p w14:paraId="006A5076" w14:textId="77777777" w:rsidR="002411FE" w:rsidRDefault="00000000">
      <w:pPr>
        <w:pStyle w:val="ListParagraph"/>
        <w:numPr>
          <w:ilvl w:val="0"/>
          <w:numId w:val="9"/>
        </w:numPr>
        <w:overflowPunct/>
        <w:autoSpaceDE/>
        <w:autoSpaceDN/>
        <w:adjustRightInd/>
        <w:spacing w:after="120"/>
        <w:ind w:firstLineChars="0"/>
        <w:textAlignment w:val="auto"/>
        <w:rPr>
          <w:rFonts w:eastAsia="SimSun"/>
          <w:highlight w:val="yellow"/>
        </w:rPr>
      </w:pPr>
      <w:r>
        <w:rPr>
          <w:rFonts w:eastAsia="SimSun"/>
          <w:highlight w:val="yellow"/>
        </w:rPr>
        <w:t>Recommended WF</w:t>
      </w:r>
    </w:p>
    <w:p w14:paraId="44EF2A35" w14:textId="6D7A25CE" w:rsidR="002411FE" w:rsidRDefault="00F34CF6">
      <w:pPr>
        <w:pStyle w:val="ListParagraph"/>
        <w:numPr>
          <w:ilvl w:val="1"/>
          <w:numId w:val="9"/>
        </w:numPr>
        <w:overflowPunct/>
        <w:autoSpaceDE/>
        <w:autoSpaceDN/>
        <w:adjustRightInd/>
        <w:spacing w:after="120"/>
        <w:ind w:firstLineChars="0"/>
        <w:textAlignment w:val="auto"/>
        <w:rPr>
          <w:i/>
          <w:color w:val="0070C0"/>
        </w:rPr>
      </w:pPr>
      <w:r>
        <w:rPr>
          <w:rFonts w:eastAsia="SimSun"/>
        </w:rPr>
        <w:t>FFS: Discuss if P1 is agreeable.</w:t>
      </w:r>
    </w:p>
    <w:p w14:paraId="0DAFD8BC" w14:textId="77777777" w:rsidR="002411FE" w:rsidRDefault="002411FE">
      <w:pPr>
        <w:pStyle w:val="BodyText"/>
        <w:rPr>
          <w:lang w:val="sv-SE"/>
        </w:rPr>
      </w:pPr>
    </w:p>
    <w:p w14:paraId="68C2F4C4" w14:textId="77777777" w:rsidR="002411FE" w:rsidRDefault="00000000">
      <w:pPr>
        <w:rPr>
          <w:b/>
          <w:bCs/>
          <w:color w:val="0070C0"/>
          <w:u w:val="single"/>
          <w:lang w:eastAsia="ko-KR"/>
        </w:rPr>
      </w:pPr>
      <w:r>
        <w:rPr>
          <w:b/>
          <w:color w:val="0070C0"/>
          <w:u w:val="single"/>
          <w:lang w:eastAsia="ko-KR"/>
        </w:rPr>
        <w:t xml:space="preserve">Issue 1-4-2: </w:t>
      </w:r>
      <w:r>
        <w:rPr>
          <w:b/>
          <w:bCs/>
          <w:color w:val="0070C0"/>
          <w:u w:val="single"/>
          <w:lang w:eastAsia="ko-KR"/>
        </w:rPr>
        <w:t>UE capability for RRC based SDL SCell activation in LB CA</w:t>
      </w:r>
    </w:p>
    <w:p w14:paraId="01B475BA" w14:textId="15DCCC1B" w:rsidR="003533D1" w:rsidRPr="003533D1" w:rsidRDefault="003533D1" w:rsidP="003533D1">
      <w:pPr>
        <w:spacing w:after="120"/>
        <w:rPr>
          <w:rFonts w:eastAsia="SimSun"/>
        </w:rPr>
      </w:pPr>
    </w:p>
    <w:p w14:paraId="55D858A7" w14:textId="2B0C1604" w:rsidR="00F34CF6" w:rsidRPr="008A25DA" w:rsidRDefault="00F34CF6" w:rsidP="00F34CF6">
      <w:pPr>
        <w:pStyle w:val="BodyText"/>
        <w:rPr>
          <w:highlight w:val="green"/>
          <w:lang w:eastAsia="ko-KR"/>
        </w:rPr>
      </w:pPr>
      <w:r w:rsidRPr="008A25DA">
        <w:rPr>
          <w:highlight w:val="green"/>
          <w:lang w:eastAsia="ko-KR"/>
        </w:rPr>
        <w:t>Agreement:</w:t>
      </w:r>
    </w:p>
    <w:p w14:paraId="67CDE53E" w14:textId="77777777" w:rsidR="00F34CF6" w:rsidRPr="008A25DA" w:rsidRDefault="00F34CF6" w:rsidP="00F34CF6">
      <w:pPr>
        <w:rPr>
          <w:highlight w:val="green"/>
          <w:lang w:val="sv-SE"/>
        </w:rPr>
      </w:pPr>
    </w:p>
    <w:p w14:paraId="60E06EE9" w14:textId="77777777" w:rsidR="00F34CF6" w:rsidRPr="008A25DA" w:rsidRDefault="00F34CF6" w:rsidP="00F34CF6">
      <w:pPr>
        <w:pStyle w:val="ListParagraph"/>
        <w:widowControl w:val="0"/>
        <w:numPr>
          <w:ilvl w:val="1"/>
          <w:numId w:val="9"/>
        </w:numPr>
        <w:spacing w:after="120"/>
        <w:ind w:firstLineChars="0"/>
        <w:jc w:val="both"/>
        <w:rPr>
          <w:highlight w:val="green"/>
        </w:rPr>
      </w:pPr>
      <w:r w:rsidRPr="008A25DA">
        <w:rPr>
          <w:highlight w:val="green"/>
        </w:rPr>
        <w:lastRenderedPageBreak/>
        <w:t>RAN4 introduces a new capability that allows UE to signal whether it supports RRC based direct SCell activation in Rel-19 NR LB-CA.</w:t>
      </w:r>
    </w:p>
    <w:p w14:paraId="5D68F388" w14:textId="08D4A90E" w:rsidR="00F34CF6" w:rsidRPr="00F34CF6" w:rsidRDefault="00F34CF6" w:rsidP="00F34CF6">
      <w:pPr>
        <w:pStyle w:val="ListParagraph"/>
        <w:widowControl w:val="0"/>
        <w:numPr>
          <w:ilvl w:val="1"/>
          <w:numId w:val="9"/>
        </w:numPr>
        <w:spacing w:after="120"/>
        <w:ind w:firstLineChars="0"/>
        <w:jc w:val="both"/>
        <w:rPr>
          <w:highlight w:val="green"/>
        </w:rPr>
      </w:pPr>
      <w:r w:rsidRPr="008A25DA">
        <w:rPr>
          <w:highlight w:val="green"/>
        </w:rPr>
        <w:t xml:space="preserve">Potential details of the capability are shown in </w:t>
      </w:r>
      <w:r>
        <w:rPr>
          <w:highlight w:val="green"/>
        </w:rPr>
        <w:t xml:space="preserve">following </w:t>
      </w:r>
      <w:r w:rsidRPr="008A25DA">
        <w:rPr>
          <w:highlight w:val="green"/>
        </w:rPr>
        <w:t xml:space="preserve">Table .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870"/>
        <w:gridCol w:w="393"/>
        <w:gridCol w:w="23"/>
        <w:gridCol w:w="633"/>
        <w:gridCol w:w="698"/>
        <w:gridCol w:w="676"/>
        <w:gridCol w:w="597"/>
        <w:gridCol w:w="601"/>
        <w:gridCol w:w="729"/>
        <w:gridCol w:w="693"/>
        <w:gridCol w:w="775"/>
        <w:gridCol w:w="775"/>
        <w:gridCol w:w="759"/>
        <w:gridCol w:w="368"/>
        <w:gridCol w:w="1031"/>
      </w:tblGrid>
      <w:tr w:rsidR="00F34CF6" w:rsidRPr="00F236E4" w14:paraId="4E599C35" w14:textId="77777777" w:rsidTr="00FF5FAF">
        <w:tc>
          <w:tcPr>
            <w:tcW w:w="13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538851" w14:textId="77777777" w:rsidR="00F34CF6" w:rsidRPr="00F236E4" w:rsidRDefault="00F34CF6" w:rsidP="00FF5FAF">
            <w:pPr>
              <w:jc w:val="center"/>
              <w:rPr>
                <w:rFonts w:ascii="Calibri Light" w:hAnsi="Calibri Light" w:cs="Calibri Light"/>
                <w:color w:val="000000"/>
                <w:sz w:val="18"/>
                <w:szCs w:val="18"/>
              </w:rPr>
            </w:pPr>
            <w:r w:rsidRPr="00F236E4">
              <w:rPr>
                <w:rFonts w:ascii="Calibri Light" w:hAnsi="Calibri Light" w:cs="Calibri Light"/>
                <w:b/>
                <w:bCs/>
                <w:color w:val="000000"/>
                <w:sz w:val="18"/>
                <w:szCs w:val="18"/>
              </w:rPr>
              <w:t>Features</w:t>
            </w:r>
          </w:p>
        </w:tc>
        <w:tc>
          <w:tcPr>
            <w:tcW w:w="5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A15216" w14:textId="77777777" w:rsidR="00F34CF6" w:rsidRPr="00F236E4" w:rsidRDefault="00F34CF6" w:rsidP="00FF5FAF">
            <w:pPr>
              <w:jc w:val="center"/>
              <w:rPr>
                <w:rFonts w:ascii="Calibri Light" w:hAnsi="Calibri Light" w:cs="Calibri Light"/>
                <w:color w:val="000000"/>
                <w:sz w:val="18"/>
                <w:szCs w:val="18"/>
              </w:rPr>
            </w:pPr>
            <w:r w:rsidRPr="00F236E4">
              <w:rPr>
                <w:rFonts w:ascii="Calibri Light" w:hAnsi="Calibri Light" w:cs="Calibri Light"/>
                <w:b/>
                <w:bCs/>
                <w:color w:val="000000"/>
                <w:sz w:val="18"/>
                <w:szCs w:val="18"/>
              </w:rPr>
              <w:t>Index</w:t>
            </w:r>
          </w:p>
        </w:tc>
        <w:tc>
          <w:tcPr>
            <w:tcW w:w="26" w:type="dxa"/>
            <w:tcBorders>
              <w:top w:val="single" w:sz="8" w:space="0" w:color="A3A3A3"/>
              <w:left w:val="single" w:sz="8" w:space="0" w:color="A3A3A3"/>
              <w:bottom w:val="single" w:sz="8" w:space="0" w:color="A3A3A3"/>
              <w:right w:val="single" w:sz="8" w:space="0" w:color="A3A3A3"/>
            </w:tcBorders>
          </w:tcPr>
          <w:p w14:paraId="18D6D47C" w14:textId="77777777" w:rsidR="00F34CF6" w:rsidRPr="00F236E4" w:rsidRDefault="00F34CF6" w:rsidP="00FF5FAF">
            <w:pPr>
              <w:jc w:val="center"/>
              <w:rPr>
                <w:rFonts w:ascii="Calibri Light" w:hAnsi="Calibri Light" w:cs="Calibri Light"/>
                <w:b/>
                <w:bCs/>
                <w:color w:val="000000"/>
                <w:sz w:val="18"/>
                <w:szCs w:val="18"/>
              </w:rPr>
            </w:pPr>
          </w:p>
        </w:tc>
        <w:tc>
          <w:tcPr>
            <w:tcW w:w="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A25F42" w14:textId="77777777" w:rsidR="00F34CF6" w:rsidRPr="00F236E4" w:rsidRDefault="00F34CF6" w:rsidP="00FF5FAF">
            <w:pPr>
              <w:jc w:val="center"/>
              <w:rPr>
                <w:rFonts w:ascii="Calibri Light" w:hAnsi="Calibri Light" w:cs="Calibri Light"/>
                <w:color w:val="000000"/>
                <w:sz w:val="18"/>
                <w:szCs w:val="18"/>
              </w:rPr>
            </w:pPr>
            <w:r w:rsidRPr="00F236E4">
              <w:rPr>
                <w:rFonts w:ascii="Calibri Light" w:hAnsi="Calibri Light" w:cs="Calibri Light"/>
                <w:b/>
                <w:bCs/>
                <w:color w:val="000000"/>
                <w:sz w:val="18"/>
                <w:szCs w:val="18"/>
              </w:rPr>
              <w:t>Feature group</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2D2205" w14:textId="77777777" w:rsidR="00F34CF6" w:rsidRPr="00F236E4" w:rsidRDefault="00F34CF6" w:rsidP="00FF5FAF">
            <w:pPr>
              <w:jc w:val="center"/>
              <w:rPr>
                <w:rFonts w:ascii="Calibri Light" w:hAnsi="Calibri Light" w:cs="Calibri Light"/>
                <w:color w:val="000000"/>
                <w:sz w:val="18"/>
                <w:szCs w:val="18"/>
              </w:rPr>
            </w:pPr>
            <w:r w:rsidRPr="00F236E4">
              <w:rPr>
                <w:rFonts w:ascii="Calibri Light" w:hAnsi="Calibri Light" w:cs="Calibri Light"/>
                <w:b/>
                <w:bCs/>
                <w:color w:val="000000"/>
                <w:sz w:val="18"/>
                <w:szCs w:val="18"/>
              </w:rPr>
              <w:t>Components</w:t>
            </w:r>
          </w:p>
        </w:tc>
        <w:tc>
          <w:tcPr>
            <w:tcW w:w="9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7EF8C0" w14:textId="77777777" w:rsidR="00F34CF6" w:rsidRPr="00F236E4" w:rsidRDefault="00F34CF6" w:rsidP="00FF5FAF">
            <w:pPr>
              <w:jc w:val="center"/>
              <w:rPr>
                <w:rFonts w:ascii="Calibri Light" w:hAnsi="Calibri Light" w:cs="Calibri Light"/>
                <w:color w:val="000000"/>
                <w:sz w:val="18"/>
                <w:szCs w:val="18"/>
              </w:rPr>
            </w:pPr>
            <w:r w:rsidRPr="00F236E4">
              <w:rPr>
                <w:rFonts w:ascii="Calibri Light" w:hAnsi="Calibri Light" w:cs="Calibri Light"/>
                <w:b/>
                <w:bCs/>
                <w:color w:val="000000"/>
                <w:sz w:val="18"/>
                <w:szCs w:val="18"/>
              </w:rPr>
              <w:t>Prerequisite feature groups</w:t>
            </w:r>
          </w:p>
        </w:tc>
        <w:tc>
          <w:tcPr>
            <w:tcW w:w="8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19BCE9" w14:textId="77777777" w:rsidR="00F34CF6" w:rsidRPr="00F236E4" w:rsidRDefault="00F34CF6" w:rsidP="00FF5FAF">
            <w:pPr>
              <w:jc w:val="center"/>
              <w:rPr>
                <w:rFonts w:ascii="Calibri Light" w:hAnsi="Calibri Light" w:cs="Calibri Light"/>
                <w:color w:val="000000"/>
                <w:sz w:val="18"/>
                <w:szCs w:val="18"/>
              </w:rPr>
            </w:pPr>
            <w:r w:rsidRPr="00F236E4">
              <w:rPr>
                <w:rFonts w:ascii="Calibri Light" w:hAnsi="Calibri Light" w:cs="Calibri Light"/>
                <w:b/>
                <w:bCs/>
                <w:color w:val="000000"/>
                <w:sz w:val="18"/>
                <w:szCs w:val="18"/>
              </w:rPr>
              <w:t>Need for the gNB to know if the feature is supported</w:t>
            </w:r>
          </w:p>
        </w:tc>
        <w:tc>
          <w:tcPr>
            <w:tcW w:w="8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710459" w14:textId="77777777" w:rsidR="00F34CF6" w:rsidRPr="00F236E4" w:rsidRDefault="00F34CF6" w:rsidP="00FF5FAF">
            <w:pPr>
              <w:jc w:val="center"/>
              <w:rPr>
                <w:rFonts w:ascii="Calibri Light" w:hAnsi="Calibri Light" w:cs="Calibri Light"/>
                <w:color w:val="000000"/>
                <w:sz w:val="18"/>
                <w:szCs w:val="18"/>
              </w:rPr>
            </w:pPr>
            <w:r w:rsidRPr="00F236E4">
              <w:rPr>
                <w:rFonts w:ascii="Calibri Light" w:hAnsi="Calibri Light" w:cs="Calibri Light"/>
                <w:b/>
                <w:bCs/>
                <w:color w:val="000000"/>
                <w:sz w:val="18"/>
                <w:szCs w:val="18"/>
              </w:rPr>
              <w:t>Applicable to the capability signalling exchange between UEs (Sidelink WI only)</w:t>
            </w:r>
            <w:r w:rsidRPr="00F236E4">
              <w:rPr>
                <w:rFonts w:ascii="Calibri Light" w:hAnsi="Calibri Light" w:cs="Calibri Light"/>
                <w:b/>
                <w:bCs/>
                <w:color w:val="000000"/>
                <w:sz w:val="18"/>
                <w:szCs w:val="18"/>
                <w:lang w:val="x-none"/>
              </w:rPr>
              <w:t>”</w:t>
            </w:r>
            <w:r w:rsidRPr="00F236E4">
              <w:rPr>
                <w:rFonts w:ascii="Calibri Light" w:hAnsi="Calibri Light" w:cs="Calibri Light"/>
                <w:b/>
                <w:bCs/>
                <w:color w:val="000000"/>
                <w:sz w:val="18"/>
                <w:szCs w:val="18"/>
              </w:rPr>
              <w:t>.</w:t>
            </w:r>
          </w:p>
        </w:tc>
        <w:tc>
          <w:tcPr>
            <w:tcW w:w="10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C08BAC" w14:textId="77777777" w:rsidR="00F34CF6" w:rsidRPr="00F236E4" w:rsidRDefault="00F34CF6" w:rsidP="00FF5FAF">
            <w:pPr>
              <w:rPr>
                <w:rFonts w:ascii="Calibri Light" w:hAnsi="Calibri Light" w:cs="Calibri Light"/>
                <w:color w:val="000000"/>
                <w:sz w:val="18"/>
                <w:szCs w:val="18"/>
              </w:rPr>
            </w:pPr>
            <w:r w:rsidRPr="00F236E4">
              <w:rPr>
                <w:rFonts w:ascii="Calibri Light" w:hAnsi="Calibri Light" w:cs="Calibri Light"/>
                <w:b/>
                <w:bCs/>
                <w:color w:val="000000"/>
                <w:sz w:val="18"/>
                <w:szCs w:val="18"/>
              </w:rPr>
              <w:t>Consequence if the feature is not supported by the UE</w:t>
            </w:r>
          </w:p>
        </w:tc>
        <w:tc>
          <w:tcPr>
            <w:tcW w:w="10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BB07F2" w14:textId="77777777" w:rsidR="00F34CF6" w:rsidRPr="00F236E4" w:rsidRDefault="00F34CF6" w:rsidP="00FF5FAF">
            <w:pPr>
              <w:rPr>
                <w:rFonts w:ascii="Calibri Light" w:hAnsi="Calibri Light" w:cs="Calibri Light"/>
                <w:color w:val="000000"/>
                <w:sz w:val="18"/>
                <w:szCs w:val="18"/>
              </w:rPr>
            </w:pPr>
            <w:r w:rsidRPr="00F236E4">
              <w:rPr>
                <w:rFonts w:ascii="Calibri Light" w:hAnsi="Calibri Light" w:cs="Calibri Light"/>
                <w:b/>
                <w:bCs/>
                <w:color w:val="000000"/>
                <w:sz w:val="18"/>
                <w:szCs w:val="18"/>
              </w:rPr>
              <w:t>Type</w:t>
            </w:r>
          </w:p>
          <w:p w14:paraId="572CAD2C" w14:textId="77777777" w:rsidR="00F34CF6" w:rsidRPr="00F236E4" w:rsidRDefault="00F34CF6" w:rsidP="00FF5FAF">
            <w:pPr>
              <w:rPr>
                <w:rFonts w:ascii="Calibri Light" w:hAnsi="Calibri Light" w:cs="Calibri Light"/>
                <w:color w:val="000000"/>
                <w:sz w:val="18"/>
                <w:szCs w:val="18"/>
              </w:rPr>
            </w:pPr>
            <w:r w:rsidRPr="00F236E4">
              <w:rPr>
                <w:rFonts w:ascii="Calibri Light" w:hAnsi="Calibri Light" w:cs="Calibri Light"/>
                <w:b/>
                <w:bCs/>
                <w:color w:val="000000"/>
                <w:sz w:val="18"/>
                <w:szCs w:val="18"/>
              </w:rPr>
              <w:t xml:space="preserve">(the </w:t>
            </w:r>
            <w:r w:rsidRPr="00F236E4">
              <w:rPr>
                <w:rFonts w:ascii="Calibri Light" w:hAnsi="Calibri Light" w:cs="Calibri Light"/>
                <w:b/>
                <w:bCs/>
                <w:color w:val="000000"/>
                <w:sz w:val="18"/>
                <w:szCs w:val="18"/>
                <w:lang w:val="x-none"/>
              </w:rPr>
              <w:t>‘</w:t>
            </w:r>
            <w:r w:rsidRPr="00F236E4">
              <w:rPr>
                <w:rFonts w:ascii="Calibri Light" w:hAnsi="Calibri Light" w:cs="Calibri Light"/>
                <w:b/>
                <w:bCs/>
                <w:color w:val="000000"/>
                <w:sz w:val="18"/>
                <w:szCs w:val="18"/>
              </w:rPr>
              <w:t>type</w:t>
            </w:r>
            <w:r w:rsidRPr="00F236E4">
              <w:rPr>
                <w:rFonts w:ascii="Calibri Light" w:hAnsi="Calibri Light" w:cs="Calibri Light"/>
                <w:b/>
                <w:bCs/>
                <w:color w:val="000000"/>
                <w:sz w:val="18"/>
                <w:szCs w:val="18"/>
                <w:lang w:val="x-none"/>
              </w:rPr>
              <w:t>’</w:t>
            </w:r>
            <w:r w:rsidRPr="00F236E4">
              <w:rPr>
                <w:rFonts w:ascii="Calibri Light" w:hAnsi="Calibri Light" w:cs="Calibri Light"/>
                <w:b/>
                <w:bCs/>
                <w:color w:val="000000"/>
                <w:sz w:val="18"/>
                <w:szCs w:val="18"/>
              </w:rPr>
              <w:t xml:space="preserve"> definition from UE features should be based on the granularity of 1) Per UE or 2) Per Band or 3) Per BC or 4) Per FS or 5) Per FSPC)</w:t>
            </w:r>
          </w:p>
        </w:tc>
        <w:tc>
          <w:tcPr>
            <w:tcW w:w="11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FC5E27" w14:textId="77777777" w:rsidR="00F34CF6" w:rsidRPr="00F236E4" w:rsidRDefault="00F34CF6" w:rsidP="00FF5FAF">
            <w:pPr>
              <w:jc w:val="center"/>
              <w:rPr>
                <w:rFonts w:ascii="Calibri Light" w:hAnsi="Calibri Light" w:cs="Calibri Light"/>
                <w:color w:val="000000"/>
                <w:sz w:val="18"/>
                <w:szCs w:val="18"/>
              </w:rPr>
            </w:pPr>
            <w:r w:rsidRPr="00F236E4">
              <w:rPr>
                <w:rFonts w:ascii="Calibri Light" w:hAnsi="Calibri Light" w:cs="Calibri Light"/>
                <w:b/>
                <w:bCs/>
                <w:color w:val="000000"/>
                <w:sz w:val="18"/>
                <w:szCs w:val="18"/>
              </w:rPr>
              <w:t>Need of FDD/TDD differentiation</w:t>
            </w:r>
          </w:p>
        </w:tc>
        <w:tc>
          <w:tcPr>
            <w:tcW w:w="11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B4F0F5" w14:textId="77777777" w:rsidR="00F34CF6" w:rsidRPr="00F236E4" w:rsidRDefault="00F34CF6" w:rsidP="00FF5FAF">
            <w:pPr>
              <w:jc w:val="center"/>
              <w:rPr>
                <w:rFonts w:ascii="Calibri Light" w:hAnsi="Calibri Light" w:cs="Calibri Light"/>
                <w:color w:val="000000"/>
                <w:sz w:val="18"/>
                <w:szCs w:val="18"/>
              </w:rPr>
            </w:pPr>
            <w:r w:rsidRPr="00F236E4">
              <w:rPr>
                <w:rFonts w:ascii="Calibri Light" w:hAnsi="Calibri Light" w:cs="Calibri Light"/>
                <w:b/>
                <w:bCs/>
                <w:color w:val="000000"/>
                <w:sz w:val="18"/>
                <w:szCs w:val="18"/>
              </w:rPr>
              <w:t>Need of FR1/FR2 differentiation</w:t>
            </w:r>
          </w:p>
        </w:tc>
        <w:tc>
          <w:tcPr>
            <w:tcW w:w="11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8CCB55" w14:textId="77777777" w:rsidR="00F34CF6" w:rsidRPr="00F236E4" w:rsidRDefault="00F34CF6" w:rsidP="00FF5FAF">
            <w:pPr>
              <w:jc w:val="center"/>
              <w:rPr>
                <w:rFonts w:ascii="Calibri Light" w:hAnsi="Calibri Light" w:cs="Calibri Light"/>
                <w:color w:val="000000"/>
                <w:sz w:val="18"/>
                <w:szCs w:val="18"/>
              </w:rPr>
            </w:pPr>
            <w:r w:rsidRPr="00F236E4">
              <w:rPr>
                <w:rFonts w:ascii="Calibri Light" w:hAnsi="Calibri Light" w:cs="Calibri Light"/>
                <w:b/>
                <w:bCs/>
                <w:color w:val="000000"/>
                <w:sz w:val="18"/>
                <w:szCs w:val="18"/>
              </w:rPr>
              <w:t>Capability interpretation for mixture of FDD/TDD and/or FR1/FR2</w:t>
            </w:r>
          </w:p>
        </w:tc>
        <w:tc>
          <w:tcPr>
            <w:tcW w:w="4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615E09" w14:textId="77777777" w:rsidR="00F34CF6" w:rsidRPr="00F236E4" w:rsidRDefault="00F34CF6" w:rsidP="00FF5FAF">
            <w:pPr>
              <w:jc w:val="center"/>
              <w:rPr>
                <w:rFonts w:ascii="Calibri Light" w:hAnsi="Calibri Light" w:cs="Calibri Light"/>
                <w:color w:val="000000"/>
                <w:sz w:val="18"/>
                <w:szCs w:val="18"/>
              </w:rPr>
            </w:pPr>
            <w:r w:rsidRPr="00F236E4">
              <w:rPr>
                <w:rFonts w:ascii="Calibri Light" w:hAnsi="Calibri Light" w:cs="Calibri Light"/>
                <w:b/>
                <w:bCs/>
                <w:color w:val="000000"/>
                <w:sz w:val="18"/>
                <w:szCs w:val="18"/>
              </w:rPr>
              <w:t>Note</w:t>
            </w:r>
          </w:p>
        </w:tc>
        <w:tc>
          <w:tcPr>
            <w:tcW w:w="15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615729" w14:textId="77777777" w:rsidR="00F34CF6" w:rsidRPr="00F236E4" w:rsidRDefault="00F34CF6" w:rsidP="00FF5FAF">
            <w:pPr>
              <w:jc w:val="center"/>
              <w:rPr>
                <w:rFonts w:ascii="Calibri Light" w:hAnsi="Calibri Light" w:cs="Calibri Light"/>
                <w:color w:val="000000"/>
                <w:sz w:val="18"/>
                <w:szCs w:val="18"/>
              </w:rPr>
            </w:pPr>
            <w:r w:rsidRPr="00F236E4">
              <w:rPr>
                <w:rFonts w:ascii="Calibri Light" w:hAnsi="Calibri Light" w:cs="Calibri Light"/>
                <w:b/>
                <w:bCs/>
                <w:color w:val="000000"/>
                <w:sz w:val="18"/>
                <w:szCs w:val="18"/>
              </w:rPr>
              <w:t>Mandatory/Optional</w:t>
            </w:r>
          </w:p>
        </w:tc>
      </w:tr>
      <w:tr w:rsidR="00F34CF6" w:rsidRPr="00F236E4" w14:paraId="7DA1FC23" w14:textId="77777777" w:rsidTr="00FF5FAF">
        <w:tc>
          <w:tcPr>
            <w:tcW w:w="13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CA6EB3" w14:textId="77777777" w:rsidR="00F34CF6" w:rsidRPr="008A25DA" w:rsidRDefault="00F34CF6" w:rsidP="00FF5FAF">
            <w:pPr>
              <w:rPr>
                <w:bCs/>
                <w:sz w:val="20"/>
                <w:szCs w:val="20"/>
                <w:highlight w:val="green"/>
              </w:rPr>
            </w:pPr>
            <w:r w:rsidRPr="008A25DA">
              <w:rPr>
                <w:bCs/>
                <w:sz w:val="20"/>
                <w:szCs w:val="20"/>
                <w:highlight w:val="green"/>
              </w:rPr>
              <w:t>5</w:t>
            </w:r>
            <w:r>
              <w:rPr>
                <w:bCs/>
                <w:sz w:val="20"/>
                <w:szCs w:val="20"/>
                <w:highlight w:val="green"/>
              </w:rPr>
              <w:t>5</w:t>
            </w:r>
            <w:r w:rsidRPr="008A25DA">
              <w:rPr>
                <w:bCs/>
                <w:sz w:val="20"/>
                <w:szCs w:val="20"/>
                <w:highlight w:val="green"/>
              </w:rPr>
              <w:t>. NR_LBCA_Sw</w:t>
            </w:r>
          </w:p>
          <w:p w14:paraId="1705B3E1" w14:textId="77777777" w:rsidR="00F34CF6" w:rsidRPr="00F236E4" w:rsidRDefault="00F34CF6" w:rsidP="00FF5FAF">
            <w:pPr>
              <w:jc w:val="center"/>
              <w:rPr>
                <w:rFonts w:ascii="Calibri Light" w:hAnsi="Calibri Light" w:cs="Calibri Light"/>
                <w:b/>
                <w:bCs/>
                <w:color w:val="000000"/>
                <w:sz w:val="18"/>
                <w:szCs w:val="18"/>
              </w:rPr>
            </w:pPr>
          </w:p>
        </w:tc>
        <w:tc>
          <w:tcPr>
            <w:tcW w:w="5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D272F6" w14:textId="77777777" w:rsidR="00F34CF6" w:rsidRPr="00F236E4" w:rsidRDefault="00F34CF6" w:rsidP="00FF5FAF">
            <w:pPr>
              <w:jc w:val="center"/>
              <w:rPr>
                <w:rFonts w:ascii="Calibri Light" w:hAnsi="Calibri Light" w:cs="Calibri Light"/>
                <w:b/>
                <w:bCs/>
                <w:color w:val="000000"/>
                <w:sz w:val="18"/>
                <w:szCs w:val="18"/>
              </w:rPr>
            </w:pPr>
            <w:r w:rsidRPr="008A25DA">
              <w:rPr>
                <w:bCs/>
                <w:sz w:val="20"/>
                <w:szCs w:val="20"/>
                <w:highlight w:val="green"/>
              </w:rPr>
              <w:t>5</w:t>
            </w:r>
            <w:r>
              <w:rPr>
                <w:bCs/>
                <w:sz w:val="20"/>
                <w:szCs w:val="20"/>
                <w:highlight w:val="green"/>
              </w:rPr>
              <w:t>5</w:t>
            </w:r>
            <w:r w:rsidRPr="008A25DA">
              <w:rPr>
                <w:bCs/>
                <w:sz w:val="20"/>
                <w:szCs w:val="20"/>
                <w:highlight w:val="green"/>
              </w:rPr>
              <w:t>-x</w:t>
            </w:r>
          </w:p>
        </w:tc>
        <w:tc>
          <w:tcPr>
            <w:tcW w:w="26" w:type="dxa"/>
            <w:tcBorders>
              <w:top w:val="single" w:sz="8" w:space="0" w:color="A3A3A3"/>
              <w:left w:val="single" w:sz="8" w:space="0" w:color="A3A3A3"/>
              <w:bottom w:val="single" w:sz="8" w:space="0" w:color="A3A3A3"/>
              <w:right w:val="single" w:sz="8" w:space="0" w:color="A3A3A3"/>
            </w:tcBorders>
          </w:tcPr>
          <w:p w14:paraId="3491385C" w14:textId="77777777" w:rsidR="00F34CF6" w:rsidRPr="008A25DA" w:rsidRDefault="00F34CF6" w:rsidP="00FF5FAF">
            <w:pPr>
              <w:jc w:val="center"/>
              <w:rPr>
                <w:bCs/>
                <w:sz w:val="20"/>
                <w:szCs w:val="20"/>
                <w:highlight w:val="green"/>
              </w:rPr>
            </w:pPr>
          </w:p>
        </w:tc>
        <w:tc>
          <w:tcPr>
            <w:tcW w:w="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2BF7F7" w14:textId="77777777" w:rsidR="00F34CF6" w:rsidRPr="00CF6595" w:rsidRDefault="00F34CF6" w:rsidP="00FF5FAF">
            <w:pPr>
              <w:jc w:val="center"/>
              <w:rPr>
                <w:rFonts w:ascii="Calibri Light" w:hAnsi="Calibri Light" w:cs="Calibri Light"/>
                <w:b/>
                <w:bCs/>
                <w:color w:val="000000"/>
                <w:sz w:val="18"/>
                <w:szCs w:val="18"/>
                <w:highlight w:val="green"/>
              </w:rPr>
            </w:pPr>
            <w:r w:rsidRPr="00CF6595">
              <w:rPr>
                <w:bCs/>
                <w:sz w:val="20"/>
                <w:szCs w:val="20"/>
                <w:highlight w:val="green"/>
              </w:rPr>
              <w:t>RRC based Direct SCell Activation at SCell addition in Rel-19 NR LB-CA via switching</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D490B4" w14:textId="77777777" w:rsidR="00F34CF6" w:rsidRPr="00CF6595" w:rsidRDefault="00F34CF6" w:rsidP="00FF5FAF">
            <w:pPr>
              <w:jc w:val="center"/>
              <w:rPr>
                <w:rFonts w:ascii="Calibri Light" w:hAnsi="Calibri Light" w:cs="Calibri Light"/>
                <w:b/>
                <w:bCs/>
                <w:color w:val="000000"/>
                <w:sz w:val="18"/>
                <w:szCs w:val="18"/>
                <w:highlight w:val="green"/>
              </w:rPr>
            </w:pPr>
            <w:r w:rsidRPr="00CF6595">
              <w:rPr>
                <w:bCs/>
                <w:sz w:val="20"/>
                <w:szCs w:val="20"/>
                <w:highlight w:val="green"/>
              </w:rPr>
              <w:t>UE supports RRC based direct SCell activation at SCell addition in Rel-19 NR LB-CA via switching</w:t>
            </w:r>
          </w:p>
        </w:tc>
        <w:tc>
          <w:tcPr>
            <w:tcW w:w="9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C0184B" w14:textId="77777777" w:rsidR="00F34CF6" w:rsidRPr="00CF6595" w:rsidRDefault="00F34CF6" w:rsidP="00FF5FAF">
            <w:pPr>
              <w:jc w:val="center"/>
              <w:rPr>
                <w:rFonts w:ascii="Calibri Light" w:hAnsi="Calibri Light" w:cs="Calibri Light"/>
                <w:b/>
                <w:bCs/>
                <w:color w:val="000000"/>
                <w:sz w:val="18"/>
                <w:szCs w:val="18"/>
                <w:highlight w:val="green"/>
              </w:rPr>
            </w:pPr>
            <w:r w:rsidRPr="00CF6595">
              <w:rPr>
                <w:bCs/>
                <w:sz w:val="20"/>
                <w:szCs w:val="20"/>
                <w:highlight w:val="green"/>
              </w:rPr>
              <w:t>55-1</w:t>
            </w:r>
          </w:p>
        </w:tc>
        <w:tc>
          <w:tcPr>
            <w:tcW w:w="8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70B2FD" w14:textId="77777777" w:rsidR="00F34CF6" w:rsidRPr="00CF6595" w:rsidRDefault="00F34CF6" w:rsidP="00FF5FAF">
            <w:pPr>
              <w:jc w:val="center"/>
              <w:rPr>
                <w:rFonts w:ascii="Calibri Light" w:hAnsi="Calibri Light" w:cs="Calibri Light"/>
                <w:b/>
                <w:bCs/>
                <w:color w:val="000000"/>
                <w:sz w:val="18"/>
                <w:szCs w:val="18"/>
                <w:highlight w:val="green"/>
              </w:rPr>
            </w:pPr>
            <w:r w:rsidRPr="00CF6595">
              <w:rPr>
                <w:rFonts w:ascii="Arial" w:hAnsi="Arial" w:cs="Arial"/>
                <w:color w:val="000000"/>
                <w:sz w:val="18"/>
                <w:szCs w:val="18"/>
                <w:highlight w:val="green"/>
              </w:rPr>
              <w:t>Yes</w:t>
            </w:r>
          </w:p>
        </w:tc>
        <w:tc>
          <w:tcPr>
            <w:tcW w:w="8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8F612A" w14:textId="77777777" w:rsidR="00F34CF6" w:rsidRPr="00CF6595" w:rsidRDefault="00F34CF6" w:rsidP="00FF5FAF">
            <w:pPr>
              <w:jc w:val="center"/>
              <w:rPr>
                <w:rFonts w:ascii="Calibri Light" w:hAnsi="Calibri Light" w:cs="Calibri Light"/>
                <w:b/>
                <w:bCs/>
                <w:color w:val="000000"/>
                <w:sz w:val="18"/>
                <w:szCs w:val="18"/>
                <w:highlight w:val="green"/>
              </w:rPr>
            </w:pPr>
            <w:r w:rsidRPr="00CF6595">
              <w:rPr>
                <w:rFonts w:ascii="Arial" w:hAnsi="Arial" w:cs="Arial"/>
                <w:color w:val="000000"/>
                <w:sz w:val="18"/>
                <w:szCs w:val="18"/>
                <w:highlight w:val="green"/>
              </w:rPr>
              <w:t>N/A</w:t>
            </w:r>
          </w:p>
        </w:tc>
        <w:tc>
          <w:tcPr>
            <w:tcW w:w="10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8F4626" w14:textId="77777777" w:rsidR="00F34CF6" w:rsidRPr="00CF6595" w:rsidRDefault="00F34CF6" w:rsidP="00FF5FAF">
            <w:pPr>
              <w:rPr>
                <w:rFonts w:ascii="Calibri Light" w:hAnsi="Calibri Light" w:cs="Calibri Light"/>
                <w:b/>
                <w:bCs/>
                <w:color w:val="000000"/>
                <w:sz w:val="18"/>
                <w:szCs w:val="18"/>
                <w:highlight w:val="green"/>
              </w:rPr>
            </w:pPr>
            <w:r w:rsidRPr="00CF6595">
              <w:rPr>
                <w:bCs/>
                <w:sz w:val="20"/>
                <w:szCs w:val="20"/>
                <w:highlight w:val="green"/>
              </w:rPr>
              <w:t>UE does  not support RRC based direct SCell activation at SCell addition in Rel-19 NR LB-CA via switching</w:t>
            </w:r>
          </w:p>
        </w:tc>
        <w:tc>
          <w:tcPr>
            <w:tcW w:w="10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82FAFF" w14:textId="77777777" w:rsidR="00F34CF6" w:rsidRPr="009D719D" w:rsidRDefault="00F34CF6" w:rsidP="00FF5FAF">
            <w:pPr>
              <w:rPr>
                <w:rFonts w:ascii="Calibri Light" w:eastAsiaTheme="minorEastAsia" w:hAnsi="Calibri Light" w:cs="Calibri Light"/>
                <w:b/>
                <w:bCs/>
                <w:color w:val="000000"/>
                <w:sz w:val="18"/>
                <w:szCs w:val="18"/>
              </w:rPr>
            </w:pPr>
            <w:r w:rsidRPr="009D719D">
              <w:rPr>
                <w:rFonts w:ascii="Calibri Light" w:eastAsiaTheme="minorEastAsia" w:hAnsi="Calibri Light" w:cs="Calibri Light" w:hint="eastAsia"/>
                <w:b/>
                <w:bCs/>
                <w:color w:val="000000"/>
                <w:sz w:val="18"/>
                <w:szCs w:val="18"/>
                <w:highlight w:val="green"/>
              </w:rPr>
              <w:t>P</w:t>
            </w:r>
            <w:r w:rsidRPr="009D719D">
              <w:rPr>
                <w:rFonts w:ascii="Calibri Light" w:eastAsiaTheme="minorEastAsia" w:hAnsi="Calibri Light" w:cs="Calibri Light"/>
                <w:b/>
                <w:bCs/>
                <w:color w:val="000000"/>
                <w:sz w:val="18"/>
                <w:szCs w:val="18"/>
                <w:highlight w:val="green"/>
              </w:rPr>
              <w:t>er band pair per band combination</w:t>
            </w:r>
          </w:p>
        </w:tc>
        <w:tc>
          <w:tcPr>
            <w:tcW w:w="11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E3BE49" w14:textId="77777777" w:rsidR="00F34CF6" w:rsidRPr="009D719D" w:rsidRDefault="00F34CF6" w:rsidP="00FF5FAF">
            <w:pPr>
              <w:jc w:val="center"/>
              <w:rPr>
                <w:rFonts w:ascii="Calibri Light" w:eastAsiaTheme="minorEastAsia" w:hAnsi="Calibri Light" w:cs="Calibri Light"/>
                <w:b/>
                <w:bCs/>
                <w:color w:val="000000"/>
                <w:sz w:val="18"/>
                <w:szCs w:val="18"/>
              </w:rPr>
            </w:pPr>
          </w:p>
        </w:tc>
        <w:tc>
          <w:tcPr>
            <w:tcW w:w="11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07D274" w14:textId="77777777" w:rsidR="00F34CF6" w:rsidRPr="009D719D" w:rsidRDefault="00F34CF6" w:rsidP="00FF5FAF">
            <w:pPr>
              <w:jc w:val="center"/>
              <w:rPr>
                <w:rFonts w:ascii="Calibri Light" w:eastAsiaTheme="minorEastAsia" w:hAnsi="Calibri Light" w:cs="Calibri Light"/>
                <w:b/>
                <w:bCs/>
                <w:color w:val="000000"/>
                <w:sz w:val="18"/>
                <w:szCs w:val="18"/>
              </w:rPr>
            </w:pPr>
            <w:r w:rsidRPr="001001AE">
              <w:rPr>
                <w:rFonts w:ascii="Calibri Light" w:eastAsiaTheme="minorEastAsia" w:hAnsi="Calibri Light" w:cs="Calibri Light" w:hint="eastAsia"/>
                <w:b/>
                <w:bCs/>
                <w:color w:val="000000"/>
                <w:sz w:val="18"/>
                <w:szCs w:val="18"/>
                <w:highlight w:val="green"/>
              </w:rPr>
              <w:t>F</w:t>
            </w:r>
            <w:r w:rsidRPr="001001AE">
              <w:rPr>
                <w:rFonts w:ascii="Calibri Light" w:eastAsiaTheme="minorEastAsia" w:hAnsi="Calibri Light" w:cs="Calibri Light"/>
                <w:b/>
                <w:bCs/>
                <w:color w:val="000000"/>
                <w:sz w:val="18"/>
                <w:szCs w:val="18"/>
                <w:highlight w:val="green"/>
              </w:rPr>
              <w:t>R1 only</w:t>
            </w:r>
            <w:r>
              <w:rPr>
                <w:rFonts w:ascii="Calibri Light" w:eastAsiaTheme="minorEastAsia" w:hAnsi="Calibri Light" w:cs="Calibri Light"/>
                <w:b/>
                <w:bCs/>
                <w:color w:val="000000"/>
                <w:sz w:val="18"/>
                <w:szCs w:val="18"/>
              </w:rPr>
              <w:t xml:space="preserve"> </w:t>
            </w:r>
          </w:p>
        </w:tc>
        <w:tc>
          <w:tcPr>
            <w:tcW w:w="11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21A77A" w14:textId="77777777" w:rsidR="00F34CF6" w:rsidRPr="009D719D" w:rsidRDefault="00F34CF6" w:rsidP="00FF5FAF">
            <w:pPr>
              <w:jc w:val="center"/>
              <w:rPr>
                <w:rFonts w:ascii="Calibri Light" w:eastAsiaTheme="minorEastAsia" w:hAnsi="Calibri Light" w:cs="Calibri Light"/>
                <w:b/>
                <w:bCs/>
                <w:color w:val="000000"/>
                <w:sz w:val="18"/>
                <w:szCs w:val="18"/>
              </w:rPr>
            </w:pPr>
            <w:r w:rsidRPr="001001AE">
              <w:rPr>
                <w:rFonts w:ascii="Calibri Light" w:eastAsiaTheme="minorEastAsia" w:hAnsi="Calibri Light" w:cs="Calibri Light" w:hint="eastAsia"/>
                <w:b/>
                <w:bCs/>
                <w:color w:val="000000"/>
                <w:sz w:val="18"/>
                <w:szCs w:val="18"/>
                <w:highlight w:val="green"/>
              </w:rPr>
              <w:t>N</w:t>
            </w:r>
            <w:r w:rsidRPr="001001AE">
              <w:rPr>
                <w:rFonts w:ascii="Calibri Light" w:eastAsiaTheme="minorEastAsia" w:hAnsi="Calibri Light" w:cs="Calibri Light"/>
                <w:b/>
                <w:bCs/>
                <w:color w:val="000000"/>
                <w:sz w:val="18"/>
                <w:szCs w:val="18"/>
                <w:highlight w:val="green"/>
              </w:rPr>
              <w:t>/A</w:t>
            </w:r>
          </w:p>
        </w:tc>
        <w:tc>
          <w:tcPr>
            <w:tcW w:w="4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22A60D" w14:textId="77777777" w:rsidR="00F34CF6" w:rsidRPr="00F236E4" w:rsidRDefault="00F34CF6" w:rsidP="00FF5FAF">
            <w:pPr>
              <w:jc w:val="center"/>
              <w:rPr>
                <w:rFonts w:ascii="Calibri Light" w:hAnsi="Calibri Light" w:cs="Calibri Light"/>
                <w:b/>
                <w:bCs/>
                <w:color w:val="000000"/>
                <w:sz w:val="18"/>
                <w:szCs w:val="18"/>
              </w:rPr>
            </w:pPr>
          </w:p>
        </w:tc>
        <w:tc>
          <w:tcPr>
            <w:tcW w:w="15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48F314" w14:textId="77777777" w:rsidR="00F34CF6" w:rsidRPr="00F236E4" w:rsidRDefault="00F34CF6" w:rsidP="00FF5FAF">
            <w:pPr>
              <w:jc w:val="center"/>
              <w:rPr>
                <w:rFonts w:ascii="Calibri Light" w:hAnsi="Calibri Light" w:cs="Calibri Light"/>
                <w:b/>
                <w:bCs/>
                <w:color w:val="000000"/>
                <w:sz w:val="18"/>
                <w:szCs w:val="18"/>
              </w:rPr>
            </w:pPr>
            <w:r w:rsidRPr="008A25DA">
              <w:rPr>
                <w:bCs/>
                <w:sz w:val="20"/>
                <w:szCs w:val="20"/>
                <w:highlight w:val="green"/>
              </w:rPr>
              <w:t>Optional with capability signaling</w:t>
            </w:r>
          </w:p>
        </w:tc>
      </w:tr>
    </w:tbl>
    <w:p w14:paraId="4A52BB8E" w14:textId="77777777" w:rsidR="00F34CF6" w:rsidRDefault="00F34CF6" w:rsidP="00F34CF6">
      <w:pPr>
        <w:rPr>
          <w:rFonts w:eastAsiaTheme="minorEastAsia"/>
          <w:highlight w:val="green"/>
          <w:lang w:val="sv-SE"/>
        </w:rPr>
      </w:pPr>
    </w:p>
    <w:p w14:paraId="7E9792CC" w14:textId="77777777" w:rsidR="00F34CF6" w:rsidRPr="009D719D" w:rsidRDefault="00F34CF6" w:rsidP="00F34CF6">
      <w:pPr>
        <w:rPr>
          <w:rFonts w:eastAsiaTheme="minorEastAsia"/>
          <w:highlight w:val="green"/>
          <w:lang w:val="sv-SE"/>
        </w:rPr>
      </w:pPr>
    </w:p>
    <w:p w14:paraId="17E790A0" w14:textId="77777777" w:rsidR="00F34CF6" w:rsidRPr="008A25DA" w:rsidRDefault="00F34CF6" w:rsidP="00F34CF6">
      <w:pPr>
        <w:pStyle w:val="ListParagraph"/>
        <w:widowControl w:val="0"/>
        <w:numPr>
          <w:ilvl w:val="1"/>
          <w:numId w:val="9"/>
        </w:numPr>
        <w:spacing w:after="120"/>
        <w:ind w:firstLineChars="0"/>
        <w:jc w:val="both"/>
        <w:rPr>
          <w:highlight w:val="green"/>
        </w:rPr>
      </w:pPr>
      <w:r w:rsidRPr="008A25DA">
        <w:rPr>
          <w:highlight w:val="green"/>
        </w:rPr>
        <w:t xml:space="preserve">RAN4 will have one extra TC for direct SCell activation in LB-CA for UE supporting above FG. </w:t>
      </w:r>
    </w:p>
    <w:p w14:paraId="29A40EFC" w14:textId="77777777" w:rsidR="00F34CF6" w:rsidRPr="008A25DA" w:rsidRDefault="00F34CF6" w:rsidP="00F34CF6">
      <w:pPr>
        <w:pStyle w:val="ListParagraph"/>
        <w:widowControl w:val="0"/>
        <w:numPr>
          <w:ilvl w:val="2"/>
          <w:numId w:val="9"/>
        </w:numPr>
        <w:spacing w:after="120"/>
        <w:ind w:firstLineChars="0"/>
        <w:jc w:val="both"/>
        <w:rPr>
          <w:highlight w:val="green"/>
        </w:rPr>
      </w:pPr>
      <w:r w:rsidRPr="008A25DA">
        <w:rPr>
          <w:highlight w:val="green"/>
        </w:rPr>
        <w:t>Nokia will draft this TC.</w:t>
      </w:r>
    </w:p>
    <w:p w14:paraId="18C2AD34" w14:textId="77777777" w:rsidR="002411FE" w:rsidRDefault="002411FE">
      <w:pPr>
        <w:rPr>
          <w:lang w:val="sv-SE"/>
        </w:rPr>
      </w:pPr>
    </w:p>
    <w:p w14:paraId="401E71EB" w14:textId="77777777" w:rsidR="003533D1" w:rsidRDefault="003533D1">
      <w:pPr>
        <w:rPr>
          <w:lang w:val="sv-SE"/>
        </w:rPr>
      </w:pPr>
    </w:p>
    <w:p w14:paraId="22995A2A" w14:textId="77777777" w:rsidR="003533D1" w:rsidRPr="003533D1" w:rsidRDefault="003533D1" w:rsidP="003533D1">
      <w:pPr>
        <w:rPr>
          <w:b/>
          <w:bCs/>
          <w:color w:val="0070C0"/>
          <w:u w:val="single"/>
          <w:lang w:eastAsia="ko-KR"/>
        </w:rPr>
      </w:pPr>
      <w:r>
        <w:rPr>
          <w:b/>
          <w:color w:val="0070C0"/>
          <w:u w:val="single"/>
          <w:lang w:eastAsia="ko-KR"/>
        </w:rPr>
        <w:lastRenderedPageBreak/>
        <w:t xml:space="preserve">Issue 1-4-3: </w:t>
      </w:r>
      <w:r w:rsidRPr="003533D1">
        <w:rPr>
          <w:b/>
          <w:bCs/>
          <w:color w:val="0070C0"/>
          <w:u w:val="single"/>
          <w:lang w:eastAsia="ko-KR"/>
        </w:rPr>
        <w:t>UL TCI state activation</w:t>
      </w:r>
    </w:p>
    <w:p w14:paraId="0838F758" w14:textId="7024C2A4" w:rsidR="003533D1" w:rsidRDefault="003533D1" w:rsidP="003533D1">
      <w:pPr>
        <w:rPr>
          <w:b/>
          <w:bCs/>
          <w:color w:val="0070C0"/>
          <w:u w:val="single"/>
          <w:lang w:eastAsia="ko-KR"/>
        </w:rPr>
      </w:pPr>
    </w:p>
    <w:p w14:paraId="35E47EC0" w14:textId="1188E562" w:rsidR="003533D1" w:rsidRDefault="003533D1" w:rsidP="003533D1">
      <w:pPr>
        <w:pStyle w:val="ListParagraph"/>
        <w:numPr>
          <w:ilvl w:val="0"/>
          <w:numId w:val="9"/>
        </w:numPr>
        <w:overflowPunct/>
        <w:autoSpaceDE/>
        <w:autoSpaceDN/>
        <w:adjustRightInd/>
        <w:spacing w:after="120"/>
        <w:ind w:firstLineChars="0"/>
        <w:textAlignment w:val="auto"/>
        <w:rPr>
          <w:rFonts w:eastAsia="SimSun"/>
        </w:rPr>
      </w:pPr>
      <w:r>
        <w:rPr>
          <w:rFonts w:eastAsia="SimSun"/>
        </w:rPr>
        <w:t xml:space="preserve">Proposal 1 (Nokia): </w:t>
      </w:r>
      <w:r w:rsidRPr="003533D1">
        <w:rPr>
          <w:rFonts w:eastAsia="SimSun"/>
        </w:rPr>
        <w:t>Introduce UL TCI state switching delay requirements for PCell by taking the LBCA switching pattern impact into account in PL-RS estimation delay.</w:t>
      </w:r>
    </w:p>
    <w:p w14:paraId="65806CB7" w14:textId="77777777" w:rsidR="003533D1" w:rsidRDefault="003533D1" w:rsidP="003533D1">
      <w:pPr>
        <w:pStyle w:val="ListParagraph"/>
        <w:numPr>
          <w:ilvl w:val="0"/>
          <w:numId w:val="9"/>
        </w:numPr>
        <w:overflowPunct/>
        <w:autoSpaceDE/>
        <w:autoSpaceDN/>
        <w:adjustRightInd/>
        <w:spacing w:after="120"/>
        <w:ind w:firstLineChars="0"/>
        <w:textAlignment w:val="auto"/>
        <w:rPr>
          <w:rFonts w:eastAsia="SimSun"/>
          <w:highlight w:val="yellow"/>
        </w:rPr>
      </w:pPr>
      <w:r>
        <w:rPr>
          <w:rFonts w:eastAsia="SimSun"/>
          <w:highlight w:val="yellow"/>
        </w:rPr>
        <w:t>Recommended WF</w:t>
      </w:r>
    </w:p>
    <w:p w14:paraId="0AD79F18" w14:textId="2F070FBC" w:rsidR="003533D1" w:rsidRDefault="00F34CF6" w:rsidP="003533D1">
      <w:pPr>
        <w:pStyle w:val="ListParagraph"/>
        <w:numPr>
          <w:ilvl w:val="1"/>
          <w:numId w:val="9"/>
        </w:numPr>
        <w:overflowPunct/>
        <w:autoSpaceDE/>
        <w:autoSpaceDN/>
        <w:adjustRightInd/>
        <w:spacing w:after="120"/>
        <w:ind w:firstLineChars="0"/>
        <w:textAlignment w:val="auto"/>
        <w:rPr>
          <w:i/>
          <w:color w:val="0070C0"/>
        </w:rPr>
      </w:pPr>
      <w:r>
        <w:rPr>
          <w:rFonts w:eastAsia="SimSun"/>
        </w:rPr>
        <w:t xml:space="preserve">FFS: </w:t>
      </w:r>
      <w:r w:rsidR="003533D1">
        <w:rPr>
          <w:rFonts w:eastAsia="SimSun"/>
        </w:rPr>
        <w:t>Discuss P1.</w:t>
      </w:r>
    </w:p>
    <w:p w14:paraId="20C1B6D4" w14:textId="77777777" w:rsidR="002411FE" w:rsidRDefault="002411FE">
      <w:pPr>
        <w:rPr>
          <w:b/>
          <w:color w:val="0070C0"/>
          <w:u w:val="single"/>
        </w:rPr>
      </w:pPr>
    </w:p>
    <w:p w14:paraId="428FB703" w14:textId="77777777" w:rsidR="002411FE" w:rsidRDefault="002411FE">
      <w:pPr>
        <w:rPr>
          <w:b/>
          <w:color w:val="0070C0"/>
          <w:u w:val="single"/>
        </w:rPr>
      </w:pPr>
    </w:p>
    <w:p w14:paraId="7E28B029" w14:textId="77777777" w:rsidR="002411FE" w:rsidRDefault="00000000">
      <w:pPr>
        <w:pStyle w:val="Heading1"/>
        <w:rPr>
          <w:rFonts w:eastAsia="Yu Mincho"/>
          <w:lang w:val="en-US"/>
        </w:rPr>
      </w:pPr>
      <w:r>
        <w:rPr>
          <w:lang w:val="en-US" w:eastAsia="ja-JP"/>
        </w:rPr>
        <w:t xml:space="preserve">Topic #2: </w:t>
      </w:r>
      <w:r>
        <w:rPr>
          <w:rFonts w:hint="eastAsia"/>
          <w:lang w:val="en-US" w:eastAsia="zh-CN"/>
        </w:rPr>
        <w:t>Performance</w:t>
      </w:r>
      <w:r>
        <w:rPr>
          <w:lang w:val="en-US" w:eastAsia="zh-CN"/>
        </w:rPr>
        <w:t xml:space="preserve"> </w:t>
      </w:r>
      <w:r>
        <w:rPr>
          <w:rFonts w:eastAsia="Yu Mincho"/>
          <w:lang w:val="en-US"/>
        </w:rPr>
        <w:t>part for R19 LB CA via switching (6.3.2)</w:t>
      </w:r>
    </w:p>
    <w:p w14:paraId="2DCDB437" w14:textId="7D332B45" w:rsidR="0005275C" w:rsidRPr="00F34CF6" w:rsidRDefault="00000000" w:rsidP="0005275C">
      <w:pPr>
        <w:pStyle w:val="Heading3"/>
        <w:rPr>
          <w:lang w:val="en-US"/>
        </w:rPr>
      </w:pPr>
      <w:r>
        <w:rPr>
          <w:lang w:val="en-US"/>
        </w:rPr>
        <w:t>Issue 2-1: General</w:t>
      </w:r>
    </w:p>
    <w:p w14:paraId="5497B60D" w14:textId="77777777" w:rsidR="002411FE" w:rsidRDefault="002411FE">
      <w:pPr>
        <w:pStyle w:val="BodyText"/>
      </w:pPr>
    </w:p>
    <w:p w14:paraId="014BAC72" w14:textId="2D300B4E" w:rsidR="002411FE" w:rsidRDefault="00000000">
      <w:pPr>
        <w:rPr>
          <w:b/>
          <w:color w:val="0070C0"/>
          <w:u w:val="single"/>
          <w:lang w:eastAsia="ko-KR"/>
        </w:rPr>
      </w:pPr>
      <w:r>
        <w:rPr>
          <w:b/>
          <w:color w:val="0070C0"/>
          <w:u w:val="single"/>
          <w:lang w:eastAsia="ko-KR"/>
        </w:rPr>
        <w:t xml:space="preserve">Issue 2-1-1: TC list </w:t>
      </w:r>
    </w:p>
    <w:p w14:paraId="618A5668" w14:textId="77777777" w:rsidR="005243A9" w:rsidRDefault="005243A9">
      <w:pPr>
        <w:rPr>
          <w:b/>
          <w:color w:val="0070C0"/>
          <w:u w:val="single"/>
          <w:lang w:eastAsia="ko-KR"/>
        </w:rPr>
      </w:pPr>
    </w:p>
    <w:p w14:paraId="129D89EE" w14:textId="7645B825" w:rsidR="005243A9" w:rsidRDefault="005243A9" w:rsidP="005243A9">
      <w:pPr>
        <w:pStyle w:val="ListParagraph"/>
        <w:numPr>
          <w:ilvl w:val="0"/>
          <w:numId w:val="9"/>
        </w:numPr>
        <w:overflowPunct/>
        <w:autoSpaceDE/>
        <w:autoSpaceDN/>
        <w:adjustRightInd/>
        <w:spacing w:after="120"/>
        <w:ind w:firstLineChars="0"/>
        <w:textAlignment w:val="auto"/>
        <w:rPr>
          <w:rFonts w:eastAsia="SimSun"/>
        </w:rPr>
      </w:pPr>
      <w:r>
        <w:rPr>
          <w:rFonts w:eastAsia="SimSun"/>
        </w:rPr>
        <w:t xml:space="preserve">Whether define </w:t>
      </w:r>
      <w:r w:rsidRPr="005243A9">
        <w:rPr>
          <w:rFonts w:eastAsia="SimSun"/>
        </w:rPr>
        <w:t>TC#4 BFD/CBD for SDL SCell</w:t>
      </w:r>
      <w:r>
        <w:rPr>
          <w:rFonts w:eastAsia="SimSun"/>
        </w:rPr>
        <w:t xml:space="preserve"> or not?</w:t>
      </w:r>
    </w:p>
    <w:p w14:paraId="1DB42FFD" w14:textId="77DDF12E" w:rsidR="005243A9" w:rsidRDefault="005243A9" w:rsidP="005243A9">
      <w:pPr>
        <w:pStyle w:val="ListParagraph"/>
        <w:numPr>
          <w:ilvl w:val="1"/>
          <w:numId w:val="9"/>
        </w:numPr>
        <w:overflowPunct/>
        <w:autoSpaceDE/>
        <w:autoSpaceDN/>
        <w:adjustRightInd/>
        <w:spacing w:after="120"/>
        <w:ind w:firstLineChars="0"/>
        <w:textAlignment w:val="auto"/>
        <w:rPr>
          <w:rFonts w:eastAsia="SimSun"/>
        </w:rPr>
      </w:pPr>
      <w:r>
        <w:rPr>
          <w:rFonts w:eastAsia="SimSun"/>
        </w:rPr>
        <w:t>Option 1 (HW): Yes, d</w:t>
      </w:r>
      <w:r w:rsidRPr="002419D1">
        <w:rPr>
          <w:rFonts w:eastAsia="SimSun"/>
        </w:rPr>
        <w:t>efine TC on SSB based BFD/CBD for SDL SCell, where SSBs are partial overlapping with switching pattern.</w:t>
      </w:r>
    </w:p>
    <w:p w14:paraId="43D2FA13" w14:textId="525CD447" w:rsidR="005243A9" w:rsidRPr="005243A9" w:rsidRDefault="005243A9" w:rsidP="005243A9">
      <w:pPr>
        <w:pStyle w:val="ListParagraph"/>
        <w:numPr>
          <w:ilvl w:val="1"/>
          <w:numId w:val="9"/>
        </w:numPr>
        <w:overflowPunct/>
        <w:autoSpaceDE/>
        <w:autoSpaceDN/>
        <w:adjustRightInd/>
        <w:spacing w:after="120"/>
        <w:ind w:firstLineChars="0"/>
        <w:textAlignment w:val="auto"/>
        <w:rPr>
          <w:rFonts w:eastAsia="SimSun"/>
        </w:rPr>
      </w:pPr>
      <w:r>
        <w:rPr>
          <w:rFonts w:eastAsia="SimSun"/>
        </w:rPr>
        <w:t>Option 2 (vivo, MTK): No, n</w:t>
      </w:r>
      <w:r w:rsidRPr="005243A9">
        <w:rPr>
          <w:rFonts w:eastAsia="SimSun"/>
        </w:rPr>
        <w:t>o need to introduce test to verify BFD/CBD measurement requirements when switching pattern is configured for both FDD PCell and SDL SCell.</w:t>
      </w:r>
    </w:p>
    <w:p w14:paraId="4F2351DA" w14:textId="77777777" w:rsidR="002411FE" w:rsidRDefault="002411FE">
      <w:pPr>
        <w:rPr>
          <w:b/>
          <w:color w:val="0070C0"/>
          <w:u w:val="single"/>
          <w:lang w:eastAsia="ko-KR"/>
        </w:rPr>
      </w:pPr>
    </w:p>
    <w:p w14:paraId="72FB82AF" w14:textId="63480C98" w:rsidR="005243A9" w:rsidRDefault="005243A9" w:rsidP="005243A9">
      <w:pPr>
        <w:pStyle w:val="ListParagraph"/>
        <w:numPr>
          <w:ilvl w:val="0"/>
          <w:numId w:val="9"/>
        </w:numPr>
        <w:overflowPunct/>
        <w:autoSpaceDE/>
        <w:autoSpaceDN/>
        <w:adjustRightInd/>
        <w:spacing w:after="120"/>
        <w:ind w:firstLineChars="0"/>
        <w:textAlignment w:val="auto"/>
        <w:rPr>
          <w:rFonts w:eastAsia="SimSun"/>
        </w:rPr>
      </w:pPr>
      <w:r>
        <w:rPr>
          <w:rFonts w:eastAsia="SimSun"/>
        </w:rPr>
        <w:t xml:space="preserve">Whether define </w:t>
      </w:r>
      <w:r w:rsidRPr="005243A9">
        <w:rPr>
          <w:rFonts w:eastAsia="SimSun"/>
        </w:rPr>
        <w:t>TC#</w:t>
      </w:r>
      <w:r>
        <w:rPr>
          <w:rFonts w:eastAsia="SimSun"/>
        </w:rPr>
        <w:t>6</w:t>
      </w:r>
      <w:r w:rsidRPr="005243A9">
        <w:rPr>
          <w:rFonts w:eastAsia="SimSun"/>
        </w:rPr>
        <w:t xml:space="preserve"> PL-RS switch delay for PCell</w:t>
      </w:r>
      <w:r>
        <w:rPr>
          <w:rFonts w:eastAsia="SimSun"/>
        </w:rPr>
        <w:t xml:space="preserve"> or not?</w:t>
      </w:r>
    </w:p>
    <w:p w14:paraId="754EB33E" w14:textId="36C29720" w:rsidR="005243A9" w:rsidRPr="005243A9" w:rsidRDefault="005243A9" w:rsidP="005243A9">
      <w:pPr>
        <w:pStyle w:val="ListParagraph"/>
        <w:numPr>
          <w:ilvl w:val="1"/>
          <w:numId w:val="9"/>
        </w:numPr>
        <w:overflowPunct/>
        <w:autoSpaceDE/>
        <w:autoSpaceDN/>
        <w:adjustRightInd/>
        <w:spacing w:after="120"/>
        <w:ind w:firstLineChars="0"/>
        <w:textAlignment w:val="auto"/>
        <w:rPr>
          <w:rFonts w:eastAsia="SimSun"/>
        </w:rPr>
      </w:pPr>
      <w:r>
        <w:rPr>
          <w:rFonts w:eastAsia="SimSun"/>
        </w:rPr>
        <w:t xml:space="preserve">Option 1 (HW, vivo, ZTE): </w:t>
      </w:r>
      <w:r w:rsidRPr="005243A9">
        <w:rPr>
          <w:rFonts w:eastAsia="SimSun"/>
        </w:rPr>
        <w:t>Define TC on SSB based PL-RS switch delay for PCell, where SSBs are partial overlapping with switching pattern</w:t>
      </w:r>
      <w:r w:rsidRPr="002419D1">
        <w:rPr>
          <w:rFonts w:eastAsia="SimSun"/>
        </w:rPr>
        <w:t>.</w:t>
      </w:r>
    </w:p>
    <w:p w14:paraId="62E5878E" w14:textId="0F3A6C34" w:rsidR="005243A9" w:rsidRPr="005243A9" w:rsidRDefault="005243A9" w:rsidP="005243A9">
      <w:pPr>
        <w:pStyle w:val="ListParagraph"/>
        <w:numPr>
          <w:ilvl w:val="2"/>
          <w:numId w:val="9"/>
        </w:numPr>
        <w:overflowPunct/>
        <w:autoSpaceDE/>
        <w:autoSpaceDN/>
        <w:adjustRightInd/>
        <w:spacing w:after="120"/>
        <w:ind w:firstLineChars="0"/>
        <w:textAlignment w:val="auto"/>
        <w:rPr>
          <w:rFonts w:eastAsia="SimSun"/>
        </w:rPr>
      </w:pPr>
      <w:r w:rsidRPr="005243A9">
        <w:rPr>
          <w:rFonts w:eastAsia="SimSun"/>
        </w:rPr>
        <w:t>The timeline of disabling the switching pattern by MAC CE based SCell deactivation is defined in core part but not any already approved test case to verify it.</w:t>
      </w:r>
      <w:r>
        <w:rPr>
          <w:rFonts w:eastAsia="SimSun"/>
        </w:rPr>
        <w:t xml:space="preserve"> (ZTE)</w:t>
      </w:r>
    </w:p>
    <w:p w14:paraId="1A8E4BE6" w14:textId="6B78075E" w:rsidR="005243A9" w:rsidRPr="005243A9" w:rsidRDefault="005243A9" w:rsidP="005243A9">
      <w:pPr>
        <w:pStyle w:val="ListParagraph"/>
        <w:numPr>
          <w:ilvl w:val="2"/>
          <w:numId w:val="9"/>
        </w:numPr>
        <w:overflowPunct/>
        <w:autoSpaceDE/>
        <w:autoSpaceDN/>
        <w:adjustRightInd/>
        <w:spacing w:after="120"/>
        <w:ind w:firstLineChars="0"/>
        <w:textAlignment w:val="auto"/>
        <w:rPr>
          <w:rFonts w:eastAsia="SimSun"/>
        </w:rPr>
      </w:pPr>
      <w:r>
        <w:rPr>
          <w:rFonts w:eastAsia="SimSun"/>
        </w:rPr>
        <w:t>(ZTE)</w:t>
      </w:r>
      <w:r w:rsidRPr="005243A9">
        <w:rPr>
          <w:rFonts w:eastAsia="SimSun"/>
        </w:rPr>
        <w:t>In TC#6, the following three test motivations could be verified:</w:t>
      </w:r>
    </w:p>
    <w:p w14:paraId="60026CF3" w14:textId="70F8D3E1" w:rsidR="005243A9" w:rsidRPr="005243A9" w:rsidRDefault="005243A9" w:rsidP="005243A9">
      <w:pPr>
        <w:pStyle w:val="ListParagraph"/>
        <w:numPr>
          <w:ilvl w:val="3"/>
          <w:numId w:val="9"/>
        </w:numPr>
        <w:overflowPunct/>
        <w:autoSpaceDE/>
        <w:autoSpaceDN/>
        <w:adjustRightInd/>
        <w:spacing w:after="120"/>
        <w:ind w:firstLineChars="0"/>
        <w:textAlignment w:val="auto"/>
        <w:rPr>
          <w:rFonts w:eastAsia="SimSun"/>
        </w:rPr>
      </w:pPr>
      <w:r w:rsidRPr="005243A9">
        <w:rPr>
          <w:rFonts w:eastAsia="SimSun"/>
        </w:rPr>
        <w:t>Before the switching pattern being disable, UE follows the switching pattern to pick the available RS occasions;</w:t>
      </w:r>
    </w:p>
    <w:p w14:paraId="581AA189" w14:textId="3CC328F5" w:rsidR="005243A9" w:rsidRPr="005243A9" w:rsidRDefault="005243A9" w:rsidP="005243A9">
      <w:pPr>
        <w:pStyle w:val="ListParagraph"/>
        <w:numPr>
          <w:ilvl w:val="3"/>
          <w:numId w:val="9"/>
        </w:numPr>
        <w:overflowPunct/>
        <w:autoSpaceDE/>
        <w:autoSpaceDN/>
        <w:adjustRightInd/>
        <w:spacing w:after="120"/>
        <w:ind w:firstLineChars="0"/>
        <w:textAlignment w:val="auto"/>
        <w:rPr>
          <w:rFonts w:eastAsia="SimSun"/>
        </w:rPr>
      </w:pPr>
      <w:r w:rsidRPr="005243A9">
        <w:rPr>
          <w:rFonts w:eastAsia="SimSun"/>
        </w:rPr>
        <w:t>During the PCell measurement(PL-RS based), verify the timeline of (THARQ+3ms+ 1ms)/slot-length to disable the switching pattern when receiving the SCell deactivation;</w:t>
      </w:r>
    </w:p>
    <w:p w14:paraId="5981F80D" w14:textId="766E2960" w:rsidR="005243A9" w:rsidRPr="005243A9" w:rsidRDefault="005243A9" w:rsidP="005243A9">
      <w:pPr>
        <w:pStyle w:val="ListParagraph"/>
        <w:numPr>
          <w:ilvl w:val="3"/>
          <w:numId w:val="9"/>
        </w:numPr>
        <w:overflowPunct/>
        <w:autoSpaceDE/>
        <w:autoSpaceDN/>
        <w:adjustRightInd/>
        <w:spacing w:after="120"/>
        <w:ind w:firstLineChars="0"/>
        <w:textAlignment w:val="auto"/>
        <w:rPr>
          <w:rFonts w:eastAsia="SimSun"/>
        </w:rPr>
      </w:pPr>
      <w:r w:rsidRPr="005243A9">
        <w:rPr>
          <w:rFonts w:eastAsia="SimSun"/>
        </w:rPr>
        <w:t>All RS occasions are available in PCell after the processing time of disabling the switching pattern.</w:t>
      </w:r>
    </w:p>
    <w:p w14:paraId="3CE2038A" w14:textId="60D7A249" w:rsidR="005243A9" w:rsidRPr="005243A9" w:rsidRDefault="005243A9" w:rsidP="005243A9">
      <w:pPr>
        <w:pStyle w:val="ListParagraph"/>
        <w:numPr>
          <w:ilvl w:val="1"/>
          <w:numId w:val="9"/>
        </w:numPr>
        <w:overflowPunct/>
        <w:autoSpaceDE/>
        <w:autoSpaceDN/>
        <w:adjustRightInd/>
        <w:spacing w:after="120"/>
        <w:ind w:firstLineChars="0"/>
        <w:textAlignment w:val="auto"/>
        <w:rPr>
          <w:rFonts w:eastAsia="SimSun"/>
        </w:rPr>
      </w:pPr>
      <w:r>
        <w:rPr>
          <w:rFonts w:eastAsia="SimSun"/>
        </w:rPr>
        <w:t>Option 2 (MTK): No, n</w:t>
      </w:r>
      <w:r w:rsidRPr="005243A9">
        <w:rPr>
          <w:rFonts w:eastAsia="SimSun"/>
        </w:rPr>
        <w:t>o need to</w:t>
      </w:r>
      <w:r>
        <w:rPr>
          <w:rFonts w:eastAsia="SimSun"/>
        </w:rPr>
        <w:t xml:space="preserve"> define</w:t>
      </w:r>
      <w:r w:rsidRPr="005243A9">
        <w:rPr>
          <w:rFonts w:eastAsia="SimSun"/>
        </w:rPr>
        <w:t xml:space="preserve"> test case to cover PL-RS switch delay for PCell.</w:t>
      </w:r>
    </w:p>
    <w:p w14:paraId="0B5FD5B0" w14:textId="2F07C5E7" w:rsidR="002411FE" w:rsidRDefault="002411FE" w:rsidP="005243A9">
      <w:pPr>
        <w:spacing w:after="120"/>
      </w:pPr>
    </w:p>
    <w:p w14:paraId="637321C5" w14:textId="77777777" w:rsidR="002411FE" w:rsidRDefault="00000000">
      <w:pPr>
        <w:pStyle w:val="ListParagraph"/>
        <w:numPr>
          <w:ilvl w:val="0"/>
          <w:numId w:val="9"/>
        </w:numPr>
        <w:overflowPunct/>
        <w:autoSpaceDE/>
        <w:autoSpaceDN/>
        <w:adjustRightInd/>
        <w:spacing w:after="120"/>
        <w:ind w:firstLineChars="0"/>
        <w:textAlignment w:val="auto"/>
        <w:rPr>
          <w:rFonts w:eastAsia="SimSun"/>
          <w:highlight w:val="yellow"/>
        </w:rPr>
      </w:pPr>
      <w:r>
        <w:rPr>
          <w:rFonts w:eastAsia="SimSun"/>
          <w:highlight w:val="yellow"/>
        </w:rPr>
        <w:t>Recommended WF</w:t>
      </w:r>
    </w:p>
    <w:p w14:paraId="52E361FD" w14:textId="0F5457E2" w:rsidR="002411FE" w:rsidRDefault="00F34CF6">
      <w:pPr>
        <w:pStyle w:val="ListParagraph"/>
        <w:numPr>
          <w:ilvl w:val="1"/>
          <w:numId w:val="9"/>
        </w:numPr>
        <w:overflowPunct/>
        <w:autoSpaceDE/>
        <w:autoSpaceDN/>
        <w:adjustRightInd/>
        <w:spacing w:after="120"/>
        <w:ind w:firstLineChars="0"/>
        <w:textAlignment w:val="auto"/>
        <w:rPr>
          <w:rFonts w:eastAsia="SimSun"/>
        </w:rPr>
      </w:pPr>
      <w:r>
        <w:rPr>
          <w:rFonts w:eastAsia="SimSun"/>
        </w:rPr>
        <w:t>FFS: D</w:t>
      </w:r>
      <w:r>
        <w:rPr>
          <w:rFonts w:eastAsia="SimSun" w:hint="eastAsia"/>
        </w:rPr>
        <w:t>iscuss</w:t>
      </w:r>
      <w:r>
        <w:rPr>
          <w:rFonts w:eastAsia="SimSun"/>
        </w:rPr>
        <w:t xml:space="preserve"> following proposals:</w:t>
      </w:r>
    </w:p>
    <w:p w14:paraId="1B7493FE" w14:textId="3767B448" w:rsidR="005243A9" w:rsidRPr="005243A9" w:rsidRDefault="005243A9" w:rsidP="005243A9">
      <w:pPr>
        <w:pStyle w:val="ListParagraph"/>
        <w:numPr>
          <w:ilvl w:val="2"/>
          <w:numId w:val="9"/>
        </w:numPr>
        <w:ind w:firstLineChars="0"/>
      </w:pPr>
      <w:r w:rsidRPr="005243A9">
        <w:t>Whether define TC#4 BFD/CBD for SDL SCell or not?</w:t>
      </w:r>
    </w:p>
    <w:p w14:paraId="4A7BD5C0" w14:textId="740C6B12" w:rsidR="002411FE" w:rsidRPr="005243A9" w:rsidRDefault="005243A9" w:rsidP="005243A9">
      <w:pPr>
        <w:pStyle w:val="ListParagraph"/>
        <w:numPr>
          <w:ilvl w:val="3"/>
          <w:numId w:val="9"/>
        </w:numPr>
        <w:overflowPunct/>
        <w:autoSpaceDE/>
        <w:autoSpaceDN/>
        <w:adjustRightInd/>
        <w:spacing w:after="120"/>
        <w:ind w:firstLineChars="0"/>
        <w:textAlignment w:val="auto"/>
      </w:pPr>
      <w:r>
        <w:rPr>
          <w:rFonts w:eastAsia="SimSun"/>
        </w:rPr>
        <w:lastRenderedPageBreak/>
        <w:t xml:space="preserve">No need to </w:t>
      </w:r>
      <w:r w:rsidRPr="005243A9">
        <w:rPr>
          <w:rFonts w:eastAsia="SimSun"/>
        </w:rPr>
        <w:t>introduce test to verify BFD/CBD measurement requirements</w:t>
      </w:r>
      <w:r>
        <w:rPr>
          <w:rFonts w:eastAsia="SimSun"/>
        </w:rPr>
        <w:t xml:space="preserve"> </w:t>
      </w:r>
      <w:r w:rsidRPr="005243A9">
        <w:rPr>
          <w:rFonts w:eastAsia="SimSun"/>
        </w:rPr>
        <w:t>when switching pattern is configured for both FDD PCell and SDL SCell</w:t>
      </w:r>
      <w:r>
        <w:rPr>
          <w:rFonts w:eastAsia="SimSun"/>
        </w:rPr>
        <w:t xml:space="preserve"> in LB CA</w:t>
      </w:r>
    </w:p>
    <w:p w14:paraId="5645D982" w14:textId="77777777" w:rsidR="005243A9" w:rsidRPr="005243A9" w:rsidRDefault="005243A9" w:rsidP="005243A9">
      <w:pPr>
        <w:pStyle w:val="ListParagraph"/>
        <w:numPr>
          <w:ilvl w:val="2"/>
          <w:numId w:val="9"/>
        </w:numPr>
        <w:ind w:firstLineChars="0"/>
      </w:pPr>
      <w:r w:rsidRPr="005243A9">
        <w:t>Whether define TC#6 PL-RS switch delay for PCell or not?</w:t>
      </w:r>
    </w:p>
    <w:p w14:paraId="42772B68" w14:textId="55CCBCD8" w:rsidR="005243A9" w:rsidRPr="005243A9" w:rsidRDefault="005243A9" w:rsidP="005243A9">
      <w:pPr>
        <w:pStyle w:val="ListParagraph"/>
        <w:numPr>
          <w:ilvl w:val="3"/>
          <w:numId w:val="9"/>
        </w:numPr>
        <w:overflowPunct/>
        <w:autoSpaceDE/>
        <w:autoSpaceDN/>
        <w:adjustRightInd/>
        <w:spacing w:after="120"/>
        <w:ind w:firstLineChars="0"/>
        <w:textAlignment w:val="auto"/>
      </w:pPr>
      <w:r w:rsidRPr="005243A9">
        <w:rPr>
          <w:rFonts w:eastAsia="SimSun"/>
        </w:rPr>
        <w:t>Define TC on SSB based PL-RS switch delay for PCell, where SSBs are partial overlapping with switching pattern</w:t>
      </w:r>
      <w:r w:rsidRPr="002419D1">
        <w:rPr>
          <w:rFonts w:eastAsia="SimSun"/>
        </w:rPr>
        <w:t>.</w:t>
      </w:r>
    </w:p>
    <w:p w14:paraId="24D12D70" w14:textId="77777777" w:rsidR="005243A9" w:rsidRPr="005243A9" w:rsidRDefault="005243A9" w:rsidP="005243A9">
      <w:pPr>
        <w:pStyle w:val="ListParagraph"/>
        <w:numPr>
          <w:ilvl w:val="3"/>
          <w:numId w:val="9"/>
        </w:numPr>
        <w:overflowPunct/>
        <w:autoSpaceDE/>
        <w:autoSpaceDN/>
        <w:adjustRightInd/>
        <w:spacing w:after="120"/>
        <w:ind w:firstLineChars="0"/>
        <w:textAlignment w:val="auto"/>
        <w:rPr>
          <w:rFonts w:eastAsia="SimSun"/>
        </w:rPr>
      </w:pPr>
      <w:r>
        <w:t xml:space="preserve">FFS: </w:t>
      </w:r>
      <w:r w:rsidRPr="005243A9">
        <w:rPr>
          <w:rFonts w:eastAsia="SimSun"/>
        </w:rPr>
        <w:t>In TC#6, the following three test motivations could be verified:</w:t>
      </w:r>
    </w:p>
    <w:p w14:paraId="07C8DEE8" w14:textId="77777777" w:rsidR="005243A9" w:rsidRPr="005243A9" w:rsidRDefault="005243A9" w:rsidP="005243A9">
      <w:pPr>
        <w:pStyle w:val="ListParagraph"/>
        <w:numPr>
          <w:ilvl w:val="4"/>
          <w:numId w:val="9"/>
        </w:numPr>
        <w:overflowPunct/>
        <w:autoSpaceDE/>
        <w:autoSpaceDN/>
        <w:adjustRightInd/>
        <w:spacing w:after="120"/>
        <w:ind w:firstLineChars="0"/>
        <w:textAlignment w:val="auto"/>
        <w:rPr>
          <w:rFonts w:eastAsia="SimSun"/>
        </w:rPr>
      </w:pPr>
      <w:r w:rsidRPr="005243A9">
        <w:rPr>
          <w:rFonts w:eastAsia="SimSun"/>
        </w:rPr>
        <w:t>Before the switching pattern being disable, UE follows the switching pattern to pick the available RS occasions;</w:t>
      </w:r>
    </w:p>
    <w:p w14:paraId="401C2D1E" w14:textId="77777777" w:rsidR="005243A9" w:rsidRPr="005243A9" w:rsidRDefault="005243A9" w:rsidP="005243A9">
      <w:pPr>
        <w:pStyle w:val="ListParagraph"/>
        <w:numPr>
          <w:ilvl w:val="4"/>
          <w:numId w:val="9"/>
        </w:numPr>
        <w:overflowPunct/>
        <w:autoSpaceDE/>
        <w:autoSpaceDN/>
        <w:adjustRightInd/>
        <w:spacing w:after="120"/>
        <w:ind w:firstLineChars="0"/>
        <w:textAlignment w:val="auto"/>
        <w:rPr>
          <w:rFonts w:eastAsia="SimSun"/>
        </w:rPr>
      </w:pPr>
      <w:r w:rsidRPr="005243A9">
        <w:rPr>
          <w:rFonts w:eastAsia="SimSun"/>
        </w:rPr>
        <w:t>During the PCell measurement(PL-RS based), verify the timeline of (THARQ+3ms+ 1ms)/slot-length to disable the switching pattern when receiving the SCell deactivation;</w:t>
      </w:r>
    </w:p>
    <w:p w14:paraId="441B01DC" w14:textId="5EDFCE71" w:rsidR="005243A9" w:rsidRPr="005243A9" w:rsidRDefault="005243A9" w:rsidP="005243A9">
      <w:pPr>
        <w:pStyle w:val="ListParagraph"/>
        <w:numPr>
          <w:ilvl w:val="4"/>
          <w:numId w:val="9"/>
        </w:numPr>
        <w:overflowPunct/>
        <w:autoSpaceDE/>
        <w:autoSpaceDN/>
        <w:adjustRightInd/>
        <w:spacing w:after="120"/>
        <w:ind w:firstLineChars="0"/>
        <w:textAlignment w:val="auto"/>
        <w:rPr>
          <w:rFonts w:eastAsia="SimSun"/>
        </w:rPr>
      </w:pPr>
      <w:r w:rsidRPr="005243A9">
        <w:rPr>
          <w:rFonts w:eastAsia="SimSun"/>
        </w:rPr>
        <w:t>All RS occasions are available in PCell after the processing time of disabling the switching pattern.</w:t>
      </w:r>
    </w:p>
    <w:p w14:paraId="59C7940F" w14:textId="77777777" w:rsidR="002411FE" w:rsidRDefault="002411FE">
      <w:pPr>
        <w:rPr>
          <w:b/>
          <w:color w:val="0070C0"/>
          <w:u w:val="single"/>
        </w:rPr>
      </w:pPr>
    </w:p>
    <w:p w14:paraId="7F28E4DC" w14:textId="77777777" w:rsidR="002411FE" w:rsidRDefault="00000000">
      <w:pPr>
        <w:pStyle w:val="Heading3"/>
        <w:rPr>
          <w:lang w:val="en-US"/>
        </w:rPr>
      </w:pPr>
      <w:r>
        <w:rPr>
          <w:lang w:val="en-US"/>
        </w:rPr>
        <w:t xml:space="preserve">Issue 2-2: TC configuration </w:t>
      </w:r>
    </w:p>
    <w:p w14:paraId="5EE0D989" w14:textId="77777777" w:rsidR="002411FE" w:rsidRDefault="002411FE">
      <w:pPr>
        <w:pStyle w:val="BodyText"/>
      </w:pPr>
    </w:p>
    <w:p w14:paraId="73064225" w14:textId="0E3E962D" w:rsidR="002411FE" w:rsidRDefault="00000000">
      <w:pPr>
        <w:rPr>
          <w:b/>
          <w:color w:val="0070C0"/>
          <w:u w:val="single"/>
          <w:lang w:eastAsia="ko-KR"/>
        </w:rPr>
      </w:pPr>
      <w:r>
        <w:rPr>
          <w:b/>
          <w:color w:val="0070C0"/>
          <w:u w:val="single"/>
          <w:lang w:eastAsia="ko-KR"/>
        </w:rPr>
        <w:t xml:space="preserve">Issue 2-2-1: </w:t>
      </w:r>
      <w:r w:rsidR="005243A9">
        <w:rPr>
          <w:b/>
          <w:color w:val="0070C0"/>
          <w:u w:val="single"/>
          <w:lang w:eastAsia="ko-KR"/>
        </w:rPr>
        <w:t>Switching pattern related design</w:t>
      </w:r>
    </w:p>
    <w:p w14:paraId="52247C6D" w14:textId="77777777" w:rsidR="002411FE" w:rsidRDefault="002411FE">
      <w:pPr>
        <w:rPr>
          <w:b/>
          <w:color w:val="0070C0"/>
          <w:u w:val="single"/>
          <w:lang w:eastAsia="ko-KR"/>
        </w:rPr>
      </w:pPr>
    </w:p>
    <w:p w14:paraId="32C9EA72" w14:textId="51B09545" w:rsidR="002411FE" w:rsidRDefault="00000000">
      <w:pPr>
        <w:pStyle w:val="ListParagraph"/>
        <w:numPr>
          <w:ilvl w:val="0"/>
          <w:numId w:val="9"/>
        </w:numPr>
        <w:overflowPunct/>
        <w:autoSpaceDE/>
        <w:autoSpaceDN/>
        <w:adjustRightInd/>
        <w:spacing w:after="120"/>
        <w:ind w:firstLineChars="0"/>
        <w:textAlignment w:val="auto"/>
        <w:rPr>
          <w:rFonts w:eastAsia="SimSun"/>
        </w:rPr>
      </w:pPr>
      <w:r>
        <w:rPr>
          <w:rFonts w:eastAsia="SimSun"/>
        </w:rPr>
        <w:t>Proposal 1 (</w:t>
      </w:r>
      <w:r w:rsidR="005243A9">
        <w:rPr>
          <w:rFonts w:eastAsia="SimSun"/>
        </w:rPr>
        <w:t>vivo</w:t>
      </w:r>
      <w:r>
        <w:rPr>
          <w:rFonts w:eastAsia="SimSun"/>
        </w:rPr>
        <w:t xml:space="preserve">): </w:t>
      </w:r>
    </w:p>
    <w:p w14:paraId="58840796" w14:textId="40911439" w:rsidR="005243A9" w:rsidRPr="005243A9" w:rsidRDefault="005243A9" w:rsidP="005243A9">
      <w:pPr>
        <w:pStyle w:val="ListParagraph"/>
        <w:numPr>
          <w:ilvl w:val="1"/>
          <w:numId w:val="9"/>
        </w:numPr>
        <w:spacing w:after="120"/>
        <w:ind w:firstLineChars="0"/>
        <w:rPr>
          <w:rFonts w:eastAsia="SimSun"/>
          <w:bCs/>
        </w:rPr>
      </w:pPr>
      <w:r w:rsidRPr="005243A9">
        <w:rPr>
          <w:rFonts w:eastAsia="SimSun"/>
          <w:bCs/>
        </w:rPr>
        <w:t xml:space="preserve">The switching pattern can be configured as 10 slots for SDL SCell and 30 slots for FDD PCell. </w:t>
      </w:r>
    </w:p>
    <w:p w14:paraId="6FBDD0A5" w14:textId="18C1A361" w:rsidR="002411FE" w:rsidRDefault="005243A9" w:rsidP="005243A9">
      <w:pPr>
        <w:pStyle w:val="ListParagraph"/>
        <w:numPr>
          <w:ilvl w:val="1"/>
          <w:numId w:val="9"/>
        </w:numPr>
        <w:overflowPunct/>
        <w:autoSpaceDE/>
        <w:autoSpaceDN/>
        <w:adjustRightInd/>
        <w:spacing w:after="120"/>
        <w:ind w:firstLineChars="0"/>
        <w:textAlignment w:val="auto"/>
        <w:rPr>
          <w:rFonts w:eastAsia="SimSun"/>
        </w:rPr>
      </w:pPr>
      <w:r w:rsidRPr="005243A9">
        <w:rPr>
          <w:rFonts w:eastAsia="SimSun"/>
          <w:bCs/>
        </w:rPr>
        <w:t>Switching gap is 3 symbols from FDD PCell to SDL SCell and 14 symbols from SDL SCell to FDD PCell</w:t>
      </w:r>
      <w:r>
        <w:rPr>
          <w:rFonts w:eastAsia="SimSun"/>
        </w:rPr>
        <w:t>.</w:t>
      </w:r>
    </w:p>
    <w:p w14:paraId="7ACCA7E6" w14:textId="77777777" w:rsidR="005243A9" w:rsidRPr="005243A9" w:rsidRDefault="00000000" w:rsidP="005243A9">
      <w:pPr>
        <w:pStyle w:val="ListParagraph"/>
        <w:numPr>
          <w:ilvl w:val="0"/>
          <w:numId w:val="9"/>
        </w:numPr>
        <w:spacing w:after="120"/>
        <w:ind w:firstLineChars="0"/>
      </w:pPr>
      <w:r>
        <w:rPr>
          <w:rFonts w:eastAsia="SimSun"/>
        </w:rPr>
        <w:t>Proposal 2 (</w:t>
      </w:r>
      <w:r w:rsidR="005243A9">
        <w:rPr>
          <w:rFonts w:eastAsia="SimSun"/>
        </w:rPr>
        <w:t>Ericsson</w:t>
      </w:r>
      <w:r>
        <w:rPr>
          <w:rFonts w:eastAsia="SimSun"/>
        </w:rPr>
        <w:t xml:space="preserve">): </w:t>
      </w:r>
    </w:p>
    <w:p w14:paraId="4970603E" w14:textId="1B788D2D" w:rsidR="005243A9" w:rsidRPr="005243A9" w:rsidRDefault="005243A9" w:rsidP="005243A9">
      <w:pPr>
        <w:pStyle w:val="ListParagraph"/>
        <w:numPr>
          <w:ilvl w:val="1"/>
          <w:numId w:val="9"/>
        </w:numPr>
        <w:spacing w:after="120"/>
        <w:ind w:firstLineChars="0"/>
      </w:pPr>
      <w:r w:rsidRPr="005243A9">
        <w:t>RAN4 to agree following parameters for the switching pattern.</w:t>
      </w:r>
    </w:p>
    <w:tbl>
      <w:tblPr>
        <w:tblStyle w:val="TableGrid"/>
        <w:tblW w:w="0" w:type="auto"/>
        <w:tblInd w:w="1337" w:type="dxa"/>
        <w:tblLook w:val="04A0" w:firstRow="1" w:lastRow="0" w:firstColumn="1" w:lastColumn="0" w:noHBand="0" w:noVBand="1"/>
      </w:tblPr>
      <w:tblGrid>
        <w:gridCol w:w="1838"/>
        <w:gridCol w:w="5110"/>
      </w:tblGrid>
      <w:tr w:rsidR="005243A9" w14:paraId="19CE1E30" w14:textId="77777777" w:rsidTr="005243A9">
        <w:tc>
          <w:tcPr>
            <w:tcW w:w="1838" w:type="dxa"/>
          </w:tcPr>
          <w:p w14:paraId="7729154B" w14:textId="77777777" w:rsidR="005243A9" w:rsidRPr="006F127D" w:rsidRDefault="005243A9" w:rsidP="00A86E94">
            <w:pPr>
              <w:pStyle w:val="ListParagraph"/>
              <w:ind w:firstLineChars="0" w:firstLine="0"/>
              <w:rPr>
                <w:rFonts w:eastAsiaTheme="minorEastAsia"/>
                <w:sz w:val="20"/>
                <w:szCs w:val="20"/>
              </w:rPr>
            </w:pPr>
            <w:r w:rsidRPr="006F127D">
              <w:rPr>
                <w:rFonts w:eastAsiaTheme="minorEastAsia"/>
                <w:sz w:val="20"/>
                <w:szCs w:val="20"/>
              </w:rPr>
              <w:t xml:space="preserve">Parameter </w:t>
            </w:r>
          </w:p>
        </w:tc>
        <w:tc>
          <w:tcPr>
            <w:tcW w:w="5110" w:type="dxa"/>
          </w:tcPr>
          <w:p w14:paraId="7E22D83A" w14:textId="77777777" w:rsidR="005243A9" w:rsidRPr="006F127D" w:rsidRDefault="005243A9" w:rsidP="00A86E94">
            <w:pPr>
              <w:pStyle w:val="ListParagraph"/>
              <w:ind w:firstLineChars="0" w:firstLine="0"/>
              <w:rPr>
                <w:rFonts w:eastAsiaTheme="minorEastAsia"/>
                <w:sz w:val="20"/>
                <w:szCs w:val="20"/>
              </w:rPr>
            </w:pPr>
            <w:r w:rsidRPr="006F127D">
              <w:rPr>
                <w:rFonts w:eastAsiaTheme="minorEastAsia"/>
                <w:sz w:val="20"/>
                <w:szCs w:val="20"/>
              </w:rPr>
              <w:t>Value</w:t>
            </w:r>
          </w:p>
        </w:tc>
      </w:tr>
      <w:tr w:rsidR="005243A9" w14:paraId="3A4CC5D9" w14:textId="77777777" w:rsidTr="005243A9">
        <w:tc>
          <w:tcPr>
            <w:tcW w:w="1838" w:type="dxa"/>
          </w:tcPr>
          <w:p w14:paraId="1368C752" w14:textId="77777777" w:rsidR="005243A9" w:rsidRPr="006F127D" w:rsidRDefault="005243A9" w:rsidP="00A86E94">
            <w:pPr>
              <w:pStyle w:val="ListParagraph"/>
              <w:ind w:firstLineChars="0" w:firstLine="0"/>
              <w:rPr>
                <w:rFonts w:eastAsiaTheme="minorEastAsia"/>
                <w:sz w:val="20"/>
                <w:szCs w:val="20"/>
              </w:rPr>
            </w:pPr>
            <w:r w:rsidRPr="006F127D">
              <w:rPr>
                <w:rFonts w:eastAsiaTheme="minorEastAsia"/>
                <w:sz w:val="20"/>
                <w:szCs w:val="20"/>
              </w:rPr>
              <w:t>Switching pattern</w:t>
            </w:r>
          </w:p>
        </w:tc>
        <w:tc>
          <w:tcPr>
            <w:tcW w:w="5110" w:type="dxa"/>
          </w:tcPr>
          <w:p w14:paraId="35B34AE3" w14:textId="77777777" w:rsidR="005243A9" w:rsidRPr="006F127D" w:rsidRDefault="005243A9" w:rsidP="00A86E94">
            <w:pPr>
              <w:pStyle w:val="ListParagraph"/>
              <w:ind w:firstLineChars="0" w:firstLine="0"/>
              <w:rPr>
                <w:rFonts w:eastAsiaTheme="minorEastAsia"/>
                <w:sz w:val="20"/>
                <w:szCs w:val="20"/>
              </w:rPr>
            </w:pPr>
            <w:r w:rsidRPr="006F127D">
              <w:rPr>
                <w:rFonts w:eastAsiaTheme="minorEastAsia"/>
                <w:sz w:val="20"/>
                <w:szCs w:val="20"/>
              </w:rPr>
              <w:t>0000001111111110000000011100000111111000</w:t>
            </w:r>
          </w:p>
        </w:tc>
      </w:tr>
      <w:tr w:rsidR="005243A9" w14:paraId="059AF1B0" w14:textId="77777777" w:rsidTr="005243A9">
        <w:tc>
          <w:tcPr>
            <w:tcW w:w="1838" w:type="dxa"/>
          </w:tcPr>
          <w:p w14:paraId="2E4EF870" w14:textId="77777777" w:rsidR="005243A9" w:rsidRPr="006F127D" w:rsidRDefault="005243A9" w:rsidP="00A86E94">
            <w:pPr>
              <w:pStyle w:val="ListParagraph"/>
              <w:ind w:firstLineChars="0" w:firstLine="0"/>
              <w:rPr>
                <w:rFonts w:eastAsiaTheme="minorEastAsia"/>
                <w:sz w:val="20"/>
                <w:szCs w:val="20"/>
              </w:rPr>
            </w:pPr>
            <w:r w:rsidRPr="006F127D">
              <w:rPr>
                <w:rFonts w:eastAsiaTheme="minorEastAsia"/>
                <w:sz w:val="20"/>
                <w:szCs w:val="20"/>
              </w:rPr>
              <w:t>N1</w:t>
            </w:r>
          </w:p>
        </w:tc>
        <w:tc>
          <w:tcPr>
            <w:tcW w:w="5110" w:type="dxa"/>
          </w:tcPr>
          <w:p w14:paraId="269DBC07" w14:textId="77777777" w:rsidR="005243A9" w:rsidRPr="006F127D" w:rsidRDefault="005243A9" w:rsidP="00A86E94">
            <w:pPr>
              <w:pStyle w:val="ListParagraph"/>
              <w:ind w:firstLineChars="0" w:firstLine="0"/>
              <w:rPr>
                <w:rFonts w:eastAsiaTheme="minorEastAsia"/>
                <w:sz w:val="20"/>
                <w:szCs w:val="20"/>
              </w:rPr>
            </w:pPr>
            <w:r w:rsidRPr="006F127D">
              <w:rPr>
                <w:rFonts w:eastAsiaTheme="minorEastAsia"/>
                <w:sz w:val="20"/>
                <w:szCs w:val="20"/>
              </w:rPr>
              <w:t>35 µs RF switching delay UE, 1</w:t>
            </w:r>
          </w:p>
          <w:p w14:paraId="0C431C22" w14:textId="77777777" w:rsidR="005243A9" w:rsidRPr="006F127D" w:rsidRDefault="005243A9" w:rsidP="00A86E94">
            <w:pPr>
              <w:pStyle w:val="ListParagraph"/>
              <w:ind w:firstLineChars="0" w:firstLine="0"/>
              <w:rPr>
                <w:rFonts w:eastAsiaTheme="minorEastAsia"/>
                <w:sz w:val="20"/>
                <w:szCs w:val="20"/>
              </w:rPr>
            </w:pPr>
            <w:r w:rsidRPr="006F127D">
              <w:rPr>
                <w:rFonts w:eastAsiaTheme="minorEastAsia"/>
                <w:sz w:val="20"/>
                <w:szCs w:val="20"/>
              </w:rPr>
              <w:t>140 µs RF switching delay UE, 3</w:t>
            </w:r>
          </w:p>
        </w:tc>
      </w:tr>
      <w:tr w:rsidR="005243A9" w14:paraId="3289F285" w14:textId="77777777" w:rsidTr="005243A9">
        <w:trPr>
          <w:trHeight w:val="43"/>
        </w:trPr>
        <w:tc>
          <w:tcPr>
            <w:tcW w:w="1838" w:type="dxa"/>
          </w:tcPr>
          <w:p w14:paraId="24369C4B" w14:textId="77777777" w:rsidR="005243A9" w:rsidRPr="006F127D" w:rsidRDefault="005243A9" w:rsidP="00A86E94">
            <w:pPr>
              <w:pStyle w:val="ListParagraph"/>
              <w:ind w:firstLineChars="0" w:firstLine="0"/>
              <w:rPr>
                <w:rFonts w:eastAsiaTheme="minorEastAsia"/>
                <w:sz w:val="20"/>
                <w:szCs w:val="20"/>
              </w:rPr>
            </w:pPr>
            <w:r w:rsidRPr="006F127D">
              <w:rPr>
                <w:rFonts w:eastAsiaTheme="minorEastAsia"/>
                <w:sz w:val="20"/>
                <w:szCs w:val="20"/>
              </w:rPr>
              <w:t>N2</w:t>
            </w:r>
          </w:p>
        </w:tc>
        <w:tc>
          <w:tcPr>
            <w:tcW w:w="5110" w:type="dxa"/>
          </w:tcPr>
          <w:p w14:paraId="5E16BB4B" w14:textId="77777777" w:rsidR="005243A9" w:rsidRPr="006F127D" w:rsidRDefault="005243A9" w:rsidP="00A86E94">
            <w:pPr>
              <w:pStyle w:val="ListParagraph"/>
              <w:ind w:firstLineChars="0" w:firstLine="0"/>
              <w:rPr>
                <w:rFonts w:eastAsiaTheme="minorEastAsia"/>
                <w:sz w:val="20"/>
                <w:szCs w:val="20"/>
              </w:rPr>
            </w:pPr>
            <w:r w:rsidRPr="006F127D">
              <w:rPr>
                <w:rFonts w:eastAsiaTheme="minorEastAsia"/>
                <w:sz w:val="20"/>
                <w:szCs w:val="20"/>
              </w:rPr>
              <w:t>35 µs RF switching delay UE, 2</w:t>
            </w:r>
          </w:p>
          <w:p w14:paraId="291C021E" w14:textId="77777777" w:rsidR="005243A9" w:rsidRPr="006F127D" w:rsidRDefault="005243A9" w:rsidP="00A86E94">
            <w:pPr>
              <w:pStyle w:val="ListParagraph"/>
              <w:ind w:firstLineChars="0" w:firstLine="0"/>
              <w:rPr>
                <w:rFonts w:eastAsiaTheme="minorEastAsia"/>
                <w:sz w:val="20"/>
                <w:szCs w:val="20"/>
              </w:rPr>
            </w:pPr>
            <w:r w:rsidRPr="006F127D">
              <w:rPr>
                <w:rFonts w:eastAsiaTheme="minorEastAsia"/>
                <w:sz w:val="20"/>
                <w:szCs w:val="20"/>
              </w:rPr>
              <w:t>140 µs RF switching delay UE, 4</w:t>
            </w:r>
          </w:p>
        </w:tc>
      </w:tr>
    </w:tbl>
    <w:p w14:paraId="46A136E2" w14:textId="51DE7C90" w:rsidR="002411FE" w:rsidRDefault="002411FE" w:rsidP="005243A9">
      <w:pPr>
        <w:spacing w:after="120"/>
      </w:pPr>
    </w:p>
    <w:p w14:paraId="61E92D63" w14:textId="30C258C4" w:rsidR="005243A9" w:rsidRPr="005243A9" w:rsidRDefault="005243A9" w:rsidP="005243A9">
      <w:pPr>
        <w:pStyle w:val="ListParagraph"/>
        <w:numPr>
          <w:ilvl w:val="1"/>
          <w:numId w:val="9"/>
        </w:numPr>
        <w:spacing w:after="120"/>
        <w:ind w:firstLineChars="0"/>
      </w:pPr>
      <w:r w:rsidRPr="005243A9">
        <w:t>RAN4 to agree on following SSB pattern 14 for</w:t>
      </w:r>
      <w:r>
        <w:t xml:space="preserve"> </w:t>
      </w:r>
      <w:r w:rsidRPr="005243A9">
        <w:t>the LB CA via switching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5243A9" w:rsidRPr="006F127D" w14:paraId="28106AC6" w14:textId="77777777" w:rsidTr="00A86E94">
        <w:trPr>
          <w:jc w:val="center"/>
        </w:trPr>
        <w:tc>
          <w:tcPr>
            <w:tcW w:w="4679" w:type="dxa"/>
            <w:tcBorders>
              <w:top w:val="single" w:sz="4" w:space="0" w:color="auto"/>
              <w:left w:val="single" w:sz="4" w:space="0" w:color="auto"/>
              <w:bottom w:val="single" w:sz="4" w:space="0" w:color="auto"/>
              <w:right w:val="single" w:sz="4" w:space="0" w:color="auto"/>
            </w:tcBorders>
            <w:hideMark/>
          </w:tcPr>
          <w:p w14:paraId="497F26DA" w14:textId="77777777" w:rsidR="005243A9" w:rsidRPr="006F127D" w:rsidRDefault="005243A9" w:rsidP="00A86E94">
            <w:pPr>
              <w:rPr>
                <w:rFonts w:eastAsiaTheme="minorEastAsia"/>
                <w:b/>
                <w:sz w:val="20"/>
                <w:szCs w:val="20"/>
              </w:rPr>
            </w:pPr>
            <w:r w:rsidRPr="006F127D">
              <w:rPr>
                <w:rFonts w:eastAsiaTheme="minorEastAsia"/>
                <w:b/>
                <w:sz w:val="20"/>
                <w:szCs w:val="20"/>
              </w:rPr>
              <w:t>SSB Parameters</w:t>
            </w:r>
          </w:p>
        </w:tc>
        <w:tc>
          <w:tcPr>
            <w:tcW w:w="3538" w:type="dxa"/>
            <w:tcBorders>
              <w:top w:val="single" w:sz="4" w:space="0" w:color="auto"/>
              <w:left w:val="single" w:sz="4" w:space="0" w:color="auto"/>
              <w:bottom w:val="single" w:sz="4" w:space="0" w:color="auto"/>
              <w:right w:val="single" w:sz="4" w:space="0" w:color="auto"/>
            </w:tcBorders>
            <w:hideMark/>
          </w:tcPr>
          <w:p w14:paraId="2E0244A6" w14:textId="77777777" w:rsidR="005243A9" w:rsidRPr="006F127D" w:rsidRDefault="005243A9" w:rsidP="00A86E94">
            <w:pPr>
              <w:rPr>
                <w:rFonts w:eastAsiaTheme="minorEastAsia"/>
                <w:b/>
                <w:sz w:val="20"/>
                <w:szCs w:val="20"/>
              </w:rPr>
            </w:pPr>
            <w:r w:rsidRPr="006F127D">
              <w:rPr>
                <w:rFonts w:eastAsiaTheme="minorEastAsia"/>
                <w:b/>
                <w:sz w:val="20"/>
                <w:szCs w:val="20"/>
              </w:rPr>
              <w:t>Values</w:t>
            </w:r>
          </w:p>
        </w:tc>
      </w:tr>
      <w:tr w:rsidR="005243A9" w:rsidRPr="006F127D" w14:paraId="64A13132" w14:textId="77777777" w:rsidTr="00A86E94">
        <w:trPr>
          <w:jc w:val="center"/>
        </w:trPr>
        <w:tc>
          <w:tcPr>
            <w:tcW w:w="4679" w:type="dxa"/>
            <w:tcBorders>
              <w:top w:val="single" w:sz="4" w:space="0" w:color="auto"/>
              <w:left w:val="single" w:sz="4" w:space="0" w:color="auto"/>
              <w:bottom w:val="single" w:sz="4" w:space="0" w:color="auto"/>
              <w:right w:val="single" w:sz="4" w:space="0" w:color="auto"/>
            </w:tcBorders>
            <w:hideMark/>
          </w:tcPr>
          <w:p w14:paraId="18DCF8F0" w14:textId="77777777" w:rsidR="005243A9" w:rsidRPr="006F127D" w:rsidRDefault="005243A9" w:rsidP="00A86E94">
            <w:pPr>
              <w:rPr>
                <w:rFonts w:eastAsiaTheme="minorEastAsia"/>
                <w:sz w:val="20"/>
                <w:szCs w:val="20"/>
              </w:rPr>
            </w:pPr>
            <w:r w:rsidRPr="006F127D">
              <w:rPr>
                <w:rFonts w:eastAsiaTheme="minorEastAsia"/>
                <w:sz w:val="20"/>
                <w:szCs w:val="20"/>
              </w:rPr>
              <w:t>Channel bandwidth</w:t>
            </w:r>
          </w:p>
        </w:tc>
        <w:tc>
          <w:tcPr>
            <w:tcW w:w="3538" w:type="dxa"/>
            <w:tcBorders>
              <w:top w:val="single" w:sz="4" w:space="0" w:color="auto"/>
              <w:left w:val="single" w:sz="4" w:space="0" w:color="auto"/>
              <w:bottom w:val="single" w:sz="4" w:space="0" w:color="auto"/>
              <w:right w:val="single" w:sz="4" w:space="0" w:color="auto"/>
            </w:tcBorders>
            <w:hideMark/>
          </w:tcPr>
          <w:p w14:paraId="7046BBD8" w14:textId="77777777" w:rsidR="005243A9" w:rsidRPr="006F127D" w:rsidRDefault="005243A9" w:rsidP="00A86E94">
            <w:pPr>
              <w:rPr>
                <w:rFonts w:eastAsiaTheme="minorEastAsia"/>
                <w:sz w:val="20"/>
                <w:szCs w:val="20"/>
              </w:rPr>
            </w:pPr>
            <w:r w:rsidRPr="006F127D">
              <w:rPr>
                <w:rFonts w:eastAsiaTheme="minorEastAsia"/>
                <w:sz w:val="20"/>
                <w:szCs w:val="20"/>
              </w:rPr>
              <w:t>10 MHz</w:t>
            </w:r>
          </w:p>
        </w:tc>
      </w:tr>
      <w:tr w:rsidR="005243A9" w:rsidRPr="006F127D" w14:paraId="6FC57CCC" w14:textId="77777777" w:rsidTr="00A86E94">
        <w:trPr>
          <w:jc w:val="center"/>
        </w:trPr>
        <w:tc>
          <w:tcPr>
            <w:tcW w:w="4679" w:type="dxa"/>
            <w:tcBorders>
              <w:top w:val="single" w:sz="4" w:space="0" w:color="auto"/>
              <w:left w:val="single" w:sz="4" w:space="0" w:color="auto"/>
              <w:bottom w:val="single" w:sz="4" w:space="0" w:color="auto"/>
              <w:right w:val="single" w:sz="4" w:space="0" w:color="auto"/>
            </w:tcBorders>
            <w:hideMark/>
          </w:tcPr>
          <w:p w14:paraId="16E94261" w14:textId="77777777" w:rsidR="005243A9" w:rsidRPr="006F127D" w:rsidRDefault="005243A9" w:rsidP="00A86E94">
            <w:pPr>
              <w:rPr>
                <w:rFonts w:eastAsiaTheme="minorEastAsia"/>
                <w:sz w:val="20"/>
                <w:szCs w:val="20"/>
              </w:rPr>
            </w:pPr>
            <w:r w:rsidRPr="006F127D">
              <w:rPr>
                <w:rFonts w:eastAsiaTheme="minorEastAsia"/>
                <w:sz w:val="20"/>
                <w:szCs w:val="20"/>
              </w:rPr>
              <w:t>SSB SCS</w:t>
            </w:r>
          </w:p>
        </w:tc>
        <w:tc>
          <w:tcPr>
            <w:tcW w:w="3538" w:type="dxa"/>
            <w:tcBorders>
              <w:top w:val="single" w:sz="4" w:space="0" w:color="auto"/>
              <w:left w:val="single" w:sz="4" w:space="0" w:color="auto"/>
              <w:bottom w:val="single" w:sz="4" w:space="0" w:color="auto"/>
              <w:right w:val="single" w:sz="4" w:space="0" w:color="auto"/>
            </w:tcBorders>
            <w:hideMark/>
          </w:tcPr>
          <w:p w14:paraId="0DA43658" w14:textId="77777777" w:rsidR="005243A9" w:rsidRPr="006F127D" w:rsidRDefault="005243A9" w:rsidP="00A86E94">
            <w:pPr>
              <w:rPr>
                <w:rFonts w:eastAsiaTheme="minorEastAsia"/>
                <w:sz w:val="20"/>
                <w:szCs w:val="20"/>
              </w:rPr>
            </w:pPr>
            <w:r w:rsidRPr="006F127D">
              <w:rPr>
                <w:rFonts w:eastAsiaTheme="minorEastAsia"/>
                <w:sz w:val="20"/>
                <w:szCs w:val="20"/>
              </w:rPr>
              <w:t>15 kHz</w:t>
            </w:r>
          </w:p>
        </w:tc>
      </w:tr>
      <w:tr w:rsidR="005243A9" w:rsidRPr="006F127D" w14:paraId="0EA46642" w14:textId="77777777" w:rsidTr="00A86E94">
        <w:trPr>
          <w:jc w:val="center"/>
        </w:trPr>
        <w:tc>
          <w:tcPr>
            <w:tcW w:w="4679" w:type="dxa"/>
            <w:tcBorders>
              <w:top w:val="single" w:sz="4" w:space="0" w:color="auto"/>
              <w:left w:val="single" w:sz="4" w:space="0" w:color="auto"/>
              <w:bottom w:val="single" w:sz="4" w:space="0" w:color="auto"/>
              <w:right w:val="single" w:sz="4" w:space="0" w:color="auto"/>
            </w:tcBorders>
            <w:hideMark/>
          </w:tcPr>
          <w:p w14:paraId="06518C1C" w14:textId="77777777" w:rsidR="005243A9" w:rsidRPr="006F127D" w:rsidRDefault="005243A9" w:rsidP="00A86E94">
            <w:pPr>
              <w:rPr>
                <w:rFonts w:eastAsiaTheme="minorEastAsia"/>
                <w:sz w:val="20"/>
                <w:szCs w:val="20"/>
              </w:rPr>
            </w:pPr>
            <w:r w:rsidRPr="006F127D">
              <w:rPr>
                <w:rFonts w:eastAsiaTheme="minorEastAsia"/>
                <w:sz w:val="20"/>
                <w:szCs w:val="20"/>
              </w:rPr>
              <w:t>SSB periodicity (T</w:t>
            </w:r>
            <w:r w:rsidRPr="006F127D">
              <w:rPr>
                <w:rFonts w:eastAsiaTheme="minorEastAsia"/>
                <w:sz w:val="20"/>
                <w:szCs w:val="20"/>
                <w:vertAlign w:val="subscript"/>
              </w:rPr>
              <w:t>SSB</w:t>
            </w:r>
            <w:r w:rsidRPr="006F127D">
              <w:rPr>
                <w:rFonts w:eastAsiaTheme="minorEastAsia"/>
                <w:sz w:val="20"/>
                <w:szCs w:val="20"/>
              </w:rPr>
              <w:t>)</w:t>
            </w:r>
          </w:p>
        </w:tc>
        <w:tc>
          <w:tcPr>
            <w:tcW w:w="3538" w:type="dxa"/>
            <w:tcBorders>
              <w:top w:val="single" w:sz="4" w:space="0" w:color="auto"/>
              <w:left w:val="single" w:sz="4" w:space="0" w:color="auto"/>
              <w:bottom w:val="single" w:sz="4" w:space="0" w:color="auto"/>
              <w:right w:val="single" w:sz="4" w:space="0" w:color="auto"/>
            </w:tcBorders>
            <w:hideMark/>
          </w:tcPr>
          <w:p w14:paraId="0178B42A" w14:textId="77777777" w:rsidR="005243A9" w:rsidRPr="006F127D" w:rsidRDefault="005243A9" w:rsidP="00A86E94">
            <w:pPr>
              <w:rPr>
                <w:rFonts w:eastAsiaTheme="minorEastAsia"/>
                <w:sz w:val="20"/>
                <w:szCs w:val="20"/>
              </w:rPr>
            </w:pPr>
            <w:r w:rsidRPr="006F127D">
              <w:rPr>
                <w:rFonts w:eastAsiaTheme="minorEastAsia"/>
                <w:sz w:val="20"/>
                <w:szCs w:val="20"/>
              </w:rPr>
              <w:t>20 ms</w:t>
            </w:r>
          </w:p>
        </w:tc>
      </w:tr>
      <w:tr w:rsidR="005243A9" w:rsidRPr="006F127D" w14:paraId="5A35FEFD" w14:textId="77777777" w:rsidTr="00A86E94">
        <w:trPr>
          <w:jc w:val="center"/>
        </w:trPr>
        <w:tc>
          <w:tcPr>
            <w:tcW w:w="4679" w:type="dxa"/>
            <w:tcBorders>
              <w:top w:val="single" w:sz="4" w:space="0" w:color="auto"/>
              <w:left w:val="single" w:sz="4" w:space="0" w:color="auto"/>
              <w:bottom w:val="single" w:sz="4" w:space="0" w:color="auto"/>
              <w:right w:val="single" w:sz="4" w:space="0" w:color="auto"/>
            </w:tcBorders>
            <w:hideMark/>
          </w:tcPr>
          <w:p w14:paraId="53F3B1E4" w14:textId="77777777" w:rsidR="005243A9" w:rsidRPr="006F127D" w:rsidRDefault="005243A9" w:rsidP="00A86E94">
            <w:pPr>
              <w:rPr>
                <w:rFonts w:eastAsiaTheme="minorEastAsia"/>
                <w:sz w:val="20"/>
                <w:szCs w:val="20"/>
              </w:rPr>
            </w:pPr>
            <w:r w:rsidRPr="006F127D">
              <w:rPr>
                <w:rFonts w:eastAsiaTheme="minorEastAsia"/>
                <w:sz w:val="20"/>
                <w:szCs w:val="20"/>
              </w:rPr>
              <w:t>Number of SSBs per SS-burst</w:t>
            </w:r>
          </w:p>
        </w:tc>
        <w:tc>
          <w:tcPr>
            <w:tcW w:w="3538" w:type="dxa"/>
            <w:tcBorders>
              <w:top w:val="single" w:sz="4" w:space="0" w:color="auto"/>
              <w:left w:val="single" w:sz="4" w:space="0" w:color="auto"/>
              <w:bottom w:val="single" w:sz="4" w:space="0" w:color="auto"/>
              <w:right w:val="single" w:sz="4" w:space="0" w:color="auto"/>
            </w:tcBorders>
            <w:hideMark/>
          </w:tcPr>
          <w:p w14:paraId="46FC5AD9" w14:textId="77777777" w:rsidR="005243A9" w:rsidRPr="006F127D" w:rsidRDefault="005243A9" w:rsidP="00A86E94">
            <w:pPr>
              <w:rPr>
                <w:rFonts w:eastAsiaTheme="minorEastAsia"/>
                <w:sz w:val="20"/>
                <w:szCs w:val="20"/>
              </w:rPr>
            </w:pPr>
            <w:r w:rsidRPr="006F127D">
              <w:rPr>
                <w:rFonts w:eastAsiaTheme="minorEastAsia"/>
                <w:sz w:val="20"/>
                <w:szCs w:val="20"/>
              </w:rPr>
              <w:t>1</w:t>
            </w:r>
          </w:p>
        </w:tc>
      </w:tr>
      <w:tr w:rsidR="005243A9" w:rsidRPr="006F127D" w14:paraId="19ABFF1C" w14:textId="77777777" w:rsidTr="00A86E94">
        <w:trPr>
          <w:jc w:val="center"/>
        </w:trPr>
        <w:tc>
          <w:tcPr>
            <w:tcW w:w="4679" w:type="dxa"/>
            <w:tcBorders>
              <w:top w:val="single" w:sz="4" w:space="0" w:color="auto"/>
              <w:left w:val="single" w:sz="4" w:space="0" w:color="auto"/>
              <w:bottom w:val="single" w:sz="4" w:space="0" w:color="auto"/>
              <w:right w:val="single" w:sz="4" w:space="0" w:color="auto"/>
            </w:tcBorders>
            <w:hideMark/>
          </w:tcPr>
          <w:p w14:paraId="648406AD" w14:textId="77777777" w:rsidR="005243A9" w:rsidRPr="006F127D" w:rsidRDefault="005243A9" w:rsidP="00A86E94">
            <w:pPr>
              <w:rPr>
                <w:rFonts w:eastAsiaTheme="minorEastAsia"/>
                <w:sz w:val="20"/>
                <w:szCs w:val="20"/>
              </w:rPr>
            </w:pPr>
            <w:r w:rsidRPr="006F127D">
              <w:rPr>
                <w:rFonts w:eastAsiaTheme="minorEastAsia"/>
                <w:sz w:val="20"/>
                <w:szCs w:val="20"/>
              </w:rPr>
              <w:t>SS/PBCH block index</w:t>
            </w:r>
          </w:p>
        </w:tc>
        <w:tc>
          <w:tcPr>
            <w:tcW w:w="3538" w:type="dxa"/>
            <w:tcBorders>
              <w:top w:val="single" w:sz="4" w:space="0" w:color="auto"/>
              <w:left w:val="single" w:sz="4" w:space="0" w:color="auto"/>
              <w:bottom w:val="single" w:sz="4" w:space="0" w:color="auto"/>
              <w:right w:val="single" w:sz="4" w:space="0" w:color="auto"/>
            </w:tcBorders>
            <w:hideMark/>
          </w:tcPr>
          <w:p w14:paraId="380101BA" w14:textId="77777777" w:rsidR="005243A9" w:rsidRPr="006F127D" w:rsidRDefault="005243A9" w:rsidP="00A86E94">
            <w:pPr>
              <w:rPr>
                <w:rFonts w:eastAsiaTheme="minorEastAsia"/>
                <w:sz w:val="20"/>
                <w:szCs w:val="20"/>
              </w:rPr>
            </w:pPr>
            <w:r w:rsidRPr="006F127D">
              <w:rPr>
                <w:rFonts w:eastAsiaTheme="minorEastAsia"/>
                <w:sz w:val="20"/>
                <w:szCs w:val="20"/>
              </w:rPr>
              <w:t>0</w:t>
            </w:r>
          </w:p>
        </w:tc>
      </w:tr>
      <w:tr w:rsidR="005243A9" w:rsidRPr="006F127D" w14:paraId="2AE14498" w14:textId="77777777" w:rsidTr="00A86E94">
        <w:trPr>
          <w:jc w:val="center"/>
        </w:trPr>
        <w:tc>
          <w:tcPr>
            <w:tcW w:w="4679" w:type="dxa"/>
            <w:tcBorders>
              <w:top w:val="single" w:sz="4" w:space="0" w:color="auto"/>
              <w:left w:val="single" w:sz="4" w:space="0" w:color="auto"/>
              <w:bottom w:val="single" w:sz="4" w:space="0" w:color="auto"/>
              <w:right w:val="single" w:sz="4" w:space="0" w:color="auto"/>
            </w:tcBorders>
            <w:hideMark/>
          </w:tcPr>
          <w:p w14:paraId="76669409" w14:textId="77777777" w:rsidR="005243A9" w:rsidRPr="006F127D" w:rsidRDefault="005243A9" w:rsidP="00A86E94">
            <w:pPr>
              <w:rPr>
                <w:rFonts w:eastAsiaTheme="minorEastAsia"/>
                <w:sz w:val="20"/>
                <w:szCs w:val="20"/>
              </w:rPr>
            </w:pPr>
            <w:r w:rsidRPr="006F127D">
              <w:rPr>
                <w:rFonts w:eastAsiaTheme="minorEastAsia"/>
                <w:sz w:val="20"/>
                <w:szCs w:val="20"/>
              </w:rPr>
              <w:t>Symbol numbers containing SSB</w:t>
            </w:r>
            <w:r w:rsidRPr="006F127D">
              <w:rPr>
                <w:rFonts w:eastAsiaTheme="minorEastAsia"/>
                <w:sz w:val="20"/>
                <w:szCs w:val="20"/>
                <w:vertAlign w:val="superscript"/>
              </w:rPr>
              <w:t xml:space="preserve"> Note 2</w:t>
            </w:r>
          </w:p>
        </w:tc>
        <w:tc>
          <w:tcPr>
            <w:tcW w:w="3538" w:type="dxa"/>
            <w:tcBorders>
              <w:top w:val="single" w:sz="4" w:space="0" w:color="auto"/>
              <w:left w:val="single" w:sz="4" w:space="0" w:color="auto"/>
              <w:bottom w:val="single" w:sz="4" w:space="0" w:color="auto"/>
              <w:right w:val="single" w:sz="4" w:space="0" w:color="auto"/>
            </w:tcBorders>
            <w:hideMark/>
          </w:tcPr>
          <w:p w14:paraId="584A0651" w14:textId="77777777" w:rsidR="005243A9" w:rsidRPr="006F127D" w:rsidRDefault="005243A9" w:rsidP="00A86E94">
            <w:pPr>
              <w:rPr>
                <w:rFonts w:eastAsiaTheme="minorEastAsia"/>
                <w:sz w:val="20"/>
                <w:szCs w:val="20"/>
              </w:rPr>
            </w:pPr>
            <w:r w:rsidRPr="006F127D">
              <w:rPr>
                <w:rFonts w:eastAsiaTheme="minorEastAsia"/>
                <w:sz w:val="20"/>
                <w:szCs w:val="20"/>
              </w:rPr>
              <w:t>2-5</w:t>
            </w:r>
          </w:p>
        </w:tc>
      </w:tr>
      <w:tr w:rsidR="005243A9" w:rsidRPr="006F127D" w14:paraId="4A2E1877" w14:textId="77777777" w:rsidTr="00A86E94">
        <w:trPr>
          <w:jc w:val="center"/>
        </w:trPr>
        <w:tc>
          <w:tcPr>
            <w:tcW w:w="4679" w:type="dxa"/>
            <w:tcBorders>
              <w:top w:val="single" w:sz="4" w:space="0" w:color="auto"/>
              <w:left w:val="single" w:sz="4" w:space="0" w:color="auto"/>
              <w:bottom w:val="single" w:sz="4" w:space="0" w:color="auto"/>
              <w:right w:val="single" w:sz="4" w:space="0" w:color="auto"/>
            </w:tcBorders>
            <w:hideMark/>
          </w:tcPr>
          <w:p w14:paraId="1F1135AA" w14:textId="77777777" w:rsidR="005243A9" w:rsidRPr="006F127D" w:rsidRDefault="005243A9" w:rsidP="00A86E94">
            <w:pPr>
              <w:rPr>
                <w:rFonts w:eastAsiaTheme="minorEastAsia"/>
                <w:sz w:val="20"/>
                <w:szCs w:val="20"/>
              </w:rPr>
            </w:pPr>
            <w:r w:rsidRPr="006F127D">
              <w:rPr>
                <w:rFonts w:eastAsiaTheme="minorEastAsia"/>
                <w:sz w:val="20"/>
                <w:szCs w:val="20"/>
              </w:rPr>
              <w:t>Slot numbers containing SSB</w:t>
            </w:r>
            <w:r w:rsidRPr="006F127D">
              <w:rPr>
                <w:rFonts w:eastAsiaTheme="minorEastAsia"/>
                <w:sz w:val="20"/>
                <w:szCs w:val="20"/>
                <w:vertAlign w:val="superscript"/>
              </w:rPr>
              <w:t xml:space="preserve"> Note 2</w:t>
            </w:r>
          </w:p>
        </w:tc>
        <w:tc>
          <w:tcPr>
            <w:tcW w:w="3538" w:type="dxa"/>
            <w:tcBorders>
              <w:top w:val="single" w:sz="4" w:space="0" w:color="auto"/>
              <w:left w:val="single" w:sz="4" w:space="0" w:color="auto"/>
              <w:bottom w:val="single" w:sz="4" w:space="0" w:color="auto"/>
              <w:right w:val="single" w:sz="4" w:space="0" w:color="auto"/>
            </w:tcBorders>
            <w:hideMark/>
          </w:tcPr>
          <w:p w14:paraId="7244884E" w14:textId="77777777" w:rsidR="005243A9" w:rsidRPr="006F127D" w:rsidRDefault="005243A9" w:rsidP="00A86E94">
            <w:pPr>
              <w:rPr>
                <w:rFonts w:eastAsiaTheme="minorEastAsia"/>
                <w:sz w:val="20"/>
                <w:szCs w:val="20"/>
              </w:rPr>
            </w:pPr>
            <w:r w:rsidRPr="006F127D">
              <w:rPr>
                <w:rFonts w:eastAsiaTheme="minorEastAsia"/>
                <w:sz w:val="20"/>
                <w:szCs w:val="20"/>
              </w:rPr>
              <w:t>5</w:t>
            </w:r>
          </w:p>
        </w:tc>
      </w:tr>
      <w:tr w:rsidR="005243A9" w:rsidRPr="006F127D" w14:paraId="7AB13617" w14:textId="77777777" w:rsidTr="00A86E94">
        <w:trPr>
          <w:jc w:val="center"/>
        </w:trPr>
        <w:tc>
          <w:tcPr>
            <w:tcW w:w="4679" w:type="dxa"/>
            <w:tcBorders>
              <w:top w:val="single" w:sz="4" w:space="0" w:color="auto"/>
              <w:left w:val="single" w:sz="4" w:space="0" w:color="auto"/>
              <w:bottom w:val="single" w:sz="4" w:space="0" w:color="auto"/>
              <w:right w:val="single" w:sz="4" w:space="0" w:color="auto"/>
            </w:tcBorders>
            <w:hideMark/>
          </w:tcPr>
          <w:p w14:paraId="656D57EF" w14:textId="77777777" w:rsidR="005243A9" w:rsidRPr="006F127D" w:rsidRDefault="005243A9" w:rsidP="00A86E94">
            <w:pPr>
              <w:rPr>
                <w:rFonts w:eastAsiaTheme="minorEastAsia"/>
                <w:sz w:val="20"/>
                <w:szCs w:val="20"/>
              </w:rPr>
            </w:pPr>
            <w:r w:rsidRPr="006F127D">
              <w:rPr>
                <w:rFonts w:eastAsiaTheme="minorEastAsia"/>
                <w:sz w:val="20"/>
                <w:szCs w:val="20"/>
              </w:rPr>
              <w:lastRenderedPageBreak/>
              <w:t>SFN containing SSB</w:t>
            </w:r>
          </w:p>
        </w:tc>
        <w:tc>
          <w:tcPr>
            <w:tcW w:w="3538" w:type="dxa"/>
            <w:tcBorders>
              <w:top w:val="single" w:sz="4" w:space="0" w:color="auto"/>
              <w:left w:val="single" w:sz="4" w:space="0" w:color="auto"/>
              <w:bottom w:val="single" w:sz="4" w:space="0" w:color="auto"/>
              <w:right w:val="single" w:sz="4" w:space="0" w:color="auto"/>
            </w:tcBorders>
            <w:hideMark/>
          </w:tcPr>
          <w:p w14:paraId="2ED34956" w14:textId="77777777" w:rsidR="005243A9" w:rsidRPr="006F127D" w:rsidRDefault="005243A9" w:rsidP="00A86E94">
            <w:pPr>
              <w:rPr>
                <w:rFonts w:eastAsiaTheme="minorEastAsia"/>
                <w:sz w:val="20"/>
                <w:szCs w:val="20"/>
                <w:lang w:val="da-DK"/>
              </w:rPr>
            </w:pPr>
            <w:r w:rsidRPr="006F127D">
              <w:rPr>
                <w:rFonts w:eastAsiaTheme="minorEastAsia"/>
                <w:sz w:val="20"/>
                <w:szCs w:val="20"/>
                <w:lang w:val="da-DK"/>
              </w:rPr>
              <w:t>SFN mod (max(T</w:t>
            </w:r>
            <w:r w:rsidRPr="006F127D">
              <w:rPr>
                <w:rFonts w:eastAsiaTheme="minorEastAsia"/>
                <w:sz w:val="20"/>
                <w:szCs w:val="20"/>
                <w:vertAlign w:val="subscript"/>
                <w:lang w:val="da-DK"/>
              </w:rPr>
              <w:t>SSB</w:t>
            </w:r>
            <w:r w:rsidRPr="006F127D">
              <w:rPr>
                <w:rFonts w:eastAsiaTheme="minorEastAsia"/>
                <w:sz w:val="20"/>
                <w:szCs w:val="20"/>
                <w:lang w:val="da-DK"/>
              </w:rPr>
              <w:t>,10 ms)/10 ms) = 0</w:t>
            </w:r>
          </w:p>
        </w:tc>
      </w:tr>
      <w:tr w:rsidR="005243A9" w:rsidRPr="006F127D" w14:paraId="1AE0CDA5" w14:textId="77777777" w:rsidTr="00A86E94">
        <w:trPr>
          <w:jc w:val="center"/>
        </w:trPr>
        <w:tc>
          <w:tcPr>
            <w:tcW w:w="4679" w:type="dxa"/>
            <w:tcBorders>
              <w:top w:val="single" w:sz="4" w:space="0" w:color="auto"/>
              <w:left w:val="single" w:sz="4" w:space="0" w:color="auto"/>
              <w:bottom w:val="single" w:sz="4" w:space="0" w:color="auto"/>
              <w:right w:val="single" w:sz="4" w:space="0" w:color="auto"/>
            </w:tcBorders>
            <w:hideMark/>
          </w:tcPr>
          <w:p w14:paraId="7B7505FD" w14:textId="77777777" w:rsidR="005243A9" w:rsidRPr="006F127D" w:rsidRDefault="005243A9" w:rsidP="00A86E94">
            <w:pPr>
              <w:rPr>
                <w:rFonts w:eastAsiaTheme="minorEastAsia"/>
                <w:sz w:val="20"/>
                <w:szCs w:val="20"/>
              </w:rPr>
            </w:pPr>
            <w:r w:rsidRPr="006F127D">
              <w:rPr>
                <w:rFonts w:eastAsiaTheme="minorEastAsia"/>
                <w:sz w:val="20"/>
                <w:szCs w:val="20"/>
              </w:rPr>
              <w:t>PRB numbers containing SSB within channel BW</w:t>
            </w:r>
          </w:p>
        </w:tc>
        <w:tc>
          <w:tcPr>
            <w:tcW w:w="3538" w:type="dxa"/>
            <w:tcBorders>
              <w:top w:val="single" w:sz="4" w:space="0" w:color="auto"/>
              <w:left w:val="single" w:sz="4" w:space="0" w:color="auto"/>
              <w:bottom w:val="single" w:sz="4" w:space="0" w:color="auto"/>
              <w:right w:val="single" w:sz="4" w:space="0" w:color="auto"/>
            </w:tcBorders>
            <w:hideMark/>
          </w:tcPr>
          <w:p w14:paraId="5373C1DB" w14:textId="77777777" w:rsidR="005243A9" w:rsidRPr="006F127D" w:rsidRDefault="005243A9" w:rsidP="00A86E94">
            <w:pPr>
              <w:rPr>
                <w:rFonts w:eastAsiaTheme="minorEastAsia"/>
                <w:sz w:val="20"/>
                <w:szCs w:val="20"/>
              </w:rPr>
            </w:pPr>
            <w:r w:rsidRPr="006F127D">
              <w:rPr>
                <w:rFonts w:eastAsiaTheme="minorEastAsia"/>
                <w:sz w:val="20"/>
                <w:szCs w:val="20"/>
              </w:rPr>
              <w:t>(RB</w:t>
            </w:r>
            <w:r w:rsidRPr="006F127D">
              <w:rPr>
                <w:rFonts w:eastAsiaTheme="minorEastAsia"/>
                <w:sz w:val="20"/>
                <w:szCs w:val="20"/>
                <w:vertAlign w:val="subscript"/>
              </w:rPr>
              <w:t>J</w:t>
            </w:r>
            <w:r w:rsidRPr="006F127D">
              <w:rPr>
                <w:rFonts w:eastAsiaTheme="minorEastAsia"/>
                <w:sz w:val="20"/>
                <w:szCs w:val="20"/>
              </w:rPr>
              <w:t>, PRB</w:t>
            </w:r>
            <w:r w:rsidRPr="006F127D">
              <w:rPr>
                <w:rFonts w:eastAsiaTheme="minorEastAsia"/>
                <w:sz w:val="20"/>
                <w:szCs w:val="20"/>
                <w:vertAlign w:val="subscript"/>
              </w:rPr>
              <w:t>J+1</w:t>
            </w:r>
            <w:r w:rsidRPr="006F127D">
              <w:rPr>
                <w:rFonts w:eastAsiaTheme="minorEastAsia"/>
                <w:sz w:val="20"/>
                <w:szCs w:val="20"/>
              </w:rPr>
              <w:t>,.…, PRB</w:t>
            </w:r>
            <w:r w:rsidRPr="006F127D">
              <w:rPr>
                <w:rFonts w:eastAsiaTheme="minorEastAsia"/>
                <w:sz w:val="20"/>
                <w:szCs w:val="20"/>
                <w:vertAlign w:val="subscript"/>
              </w:rPr>
              <w:t>J+19</w:t>
            </w:r>
            <w:r w:rsidRPr="006F127D">
              <w:rPr>
                <w:rFonts w:eastAsiaTheme="minorEastAsia"/>
                <w:sz w:val="20"/>
                <w:szCs w:val="20"/>
              </w:rPr>
              <w:t>)</w:t>
            </w:r>
            <w:r w:rsidRPr="006F127D">
              <w:rPr>
                <w:rFonts w:eastAsiaTheme="minorEastAsia"/>
                <w:sz w:val="20"/>
                <w:szCs w:val="20"/>
                <w:vertAlign w:val="superscript"/>
              </w:rPr>
              <w:t>Note 1</w:t>
            </w:r>
          </w:p>
        </w:tc>
      </w:tr>
      <w:tr w:rsidR="005243A9" w:rsidRPr="006F127D" w14:paraId="5410C3C9" w14:textId="77777777" w:rsidTr="00A86E9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3D3DF9AD" w14:textId="77777777" w:rsidR="005243A9" w:rsidRPr="006F127D" w:rsidRDefault="005243A9" w:rsidP="00A86E94">
            <w:pPr>
              <w:rPr>
                <w:rFonts w:eastAsiaTheme="minorEastAsia"/>
                <w:sz w:val="20"/>
                <w:szCs w:val="20"/>
              </w:rPr>
            </w:pPr>
            <w:r w:rsidRPr="006F127D">
              <w:rPr>
                <w:rFonts w:eastAsiaTheme="minorEastAsia"/>
                <w:sz w:val="20"/>
                <w:szCs w:val="20"/>
              </w:rPr>
              <w:t>NOTE 1:</w:t>
            </w:r>
            <w:r w:rsidRPr="006F127D">
              <w:rPr>
                <w:rFonts w:eastAsiaTheme="minorEastAsia"/>
                <w:sz w:val="20"/>
                <w:szCs w:val="20"/>
              </w:rPr>
              <w:tab/>
              <w:t>PRBs containing SSB can be configured in any frequency location within the cell bandwidth according to the allowed synchronization raster defined in TS 38.104 [13].</w:t>
            </w:r>
          </w:p>
          <w:p w14:paraId="0DA0274F" w14:textId="77777777" w:rsidR="005243A9" w:rsidRPr="006F127D" w:rsidRDefault="005243A9" w:rsidP="00A86E94">
            <w:pPr>
              <w:rPr>
                <w:rFonts w:eastAsiaTheme="minorEastAsia"/>
                <w:sz w:val="20"/>
                <w:szCs w:val="20"/>
              </w:rPr>
            </w:pPr>
            <w:r w:rsidRPr="006F127D">
              <w:rPr>
                <w:rFonts w:eastAsiaTheme="minorEastAsia"/>
                <w:sz w:val="20"/>
                <w:szCs w:val="20"/>
              </w:rPr>
              <w:t>NOTE 2:</w:t>
            </w:r>
            <w:r w:rsidRPr="006F127D">
              <w:rPr>
                <w:rFonts w:eastAsiaTheme="minorEastAsia"/>
                <w:sz w:val="20"/>
                <w:szCs w:val="20"/>
              </w:rPr>
              <w:tab/>
              <w:t>These values have been derived from other parameters for information purposes (as per TS 38.213 [3]). They are not settable parameters themselves.</w:t>
            </w:r>
          </w:p>
        </w:tc>
      </w:tr>
    </w:tbl>
    <w:p w14:paraId="2233D7CE" w14:textId="77777777" w:rsidR="005243A9" w:rsidRDefault="005243A9" w:rsidP="005243A9">
      <w:pPr>
        <w:spacing w:after="120"/>
        <w:rPr>
          <w:sz w:val="20"/>
          <w:szCs w:val="20"/>
        </w:rPr>
      </w:pPr>
    </w:p>
    <w:p w14:paraId="39EAAEE3" w14:textId="3CF6D774" w:rsidR="005243A9" w:rsidRPr="005243A9" w:rsidRDefault="005243A9" w:rsidP="005243A9">
      <w:pPr>
        <w:pStyle w:val="ListParagraph"/>
        <w:numPr>
          <w:ilvl w:val="1"/>
          <w:numId w:val="9"/>
        </w:numPr>
        <w:spacing w:after="120"/>
        <w:ind w:firstLineChars="0"/>
      </w:pPr>
      <w:r w:rsidRPr="005243A9">
        <w:t>RAN4 to agree on following SMTC pattern 13 for the LB CA via switching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2613"/>
      </w:tblGrid>
      <w:tr w:rsidR="005243A9" w:rsidRPr="00957962" w14:paraId="2D5BB26C" w14:textId="77777777" w:rsidTr="00A86E94">
        <w:trPr>
          <w:trHeight w:val="263"/>
          <w:jc w:val="center"/>
        </w:trPr>
        <w:tc>
          <w:tcPr>
            <w:tcW w:w="2399" w:type="dxa"/>
            <w:tcBorders>
              <w:top w:val="single" w:sz="4" w:space="0" w:color="auto"/>
              <w:left w:val="single" w:sz="4" w:space="0" w:color="auto"/>
              <w:bottom w:val="single" w:sz="4" w:space="0" w:color="auto"/>
              <w:right w:val="single" w:sz="4" w:space="0" w:color="auto"/>
            </w:tcBorders>
            <w:hideMark/>
          </w:tcPr>
          <w:p w14:paraId="7B440504" w14:textId="77777777" w:rsidR="005243A9" w:rsidRPr="006F127D" w:rsidRDefault="005243A9" w:rsidP="00A86E94">
            <w:pPr>
              <w:rPr>
                <w:rFonts w:eastAsiaTheme="minorEastAsia"/>
                <w:b/>
                <w:sz w:val="20"/>
                <w:szCs w:val="20"/>
              </w:rPr>
            </w:pPr>
            <w:r w:rsidRPr="006F127D">
              <w:rPr>
                <w:rFonts w:eastAsiaTheme="minorEastAsia"/>
                <w:b/>
                <w:sz w:val="20"/>
                <w:szCs w:val="20"/>
              </w:rPr>
              <w:t>SMTC Parameters</w:t>
            </w:r>
          </w:p>
        </w:tc>
        <w:tc>
          <w:tcPr>
            <w:tcW w:w="2613" w:type="dxa"/>
            <w:tcBorders>
              <w:top w:val="single" w:sz="4" w:space="0" w:color="auto"/>
              <w:left w:val="single" w:sz="4" w:space="0" w:color="auto"/>
              <w:bottom w:val="single" w:sz="4" w:space="0" w:color="auto"/>
              <w:right w:val="single" w:sz="4" w:space="0" w:color="auto"/>
            </w:tcBorders>
            <w:hideMark/>
          </w:tcPr>
          <w:p w14:paraId="7B816063" w14:textId="77777777" w:rsidR="005243A9" w:rsidRPr="006F127D" w:rsidRDefault="005243A9" w:rsidP="00A86E94">
            <w:pPr>
              <w:rPr>
                <w:rFonts w:eastAsiaTheme="minorEastAsia"/>
                <w:b/>
                <w:sz w:val="20"/>
                <w:szCs w:val="20"/>
              </w:rPr>
            </w:pPr>
            <w:r w:rsidRPr="006F127D">
              <w:rPr>
                <w:rFonts w:eastAsiaTheme="minorEastAsia"/>
                <w:b/>
                <w:sz w:val="20"/>
                <w:szCs w:val="20"/>
              </w:rPr>
              <w:t>Values</w:t>
            </w:r>
          </w:p>
        </w:tc>
      </w:tr>
      <w:tr w:rsidR="005243A9" w:rsidRPr="00957962" w14:paraId="52192231" w14:textId="77777777" w:rsidTr="00A86E94">
        <w:trPr>
          <w:trHeight w:val="263"/>
          <w:jc w:val="center"/>
        </w:trPr>
        <w:tc>
          <w:tcPr>
            <w:tcW w:w="2399" w:type="dxa"/>
            <w:tcBorders>
              <w:top w:val="single" w:sz="4" w:space="0" w:color="auto"/>
              <w:left w:val="single" w:sz="4" w:space="0" w:color="auto"/>
              <w:bottom w:val="single" w:sz="4" w:space="0" w:color="auto"/>
              <w:right w:val="single" w:sz="4" w:space="0" w:color="auto"/>
            </w:tcBorders>
            <w:hideMark/>
          </w:tcPr>
          <w:p w14:paraId="31D8A7D6" w14:textId="77777777" w:rsidR="005243A9" w:rsidRPr="006F127D" w:rsidRDefault="005243A9" w:rsidP="00A86E94">
            <w:pPr>
              <w:rPr>
                <w:rFonts w:eastAsiaTheme="minorEastAsia"/>
                <w:sz w:val="20"/>
                <w:szCs w:val="20"/>
              </w:rPr>
            </w:pPr>
            <w:r w:rsidRPr="006F127D">
              <w:rPr>
                <w:rFonts w:eastAsiaTheme="minorEastAsia"/>
                <w:sz w:val="20"/>
                <w:szCs w:val="20"/>
              </w:rPr>
              <w:t>SMTC periodicity</w:t>
            </w:r>
          </w:p>
        </w:tc>
        <w:tc>
          <w:tcPr>
            <w:tcW w:w="2613" w:type="dxa"/>
            <w:tcBorders>
              <w:top w:val="single" w:sz="4" w:space="0" w:color="auto"/>
              <w:left w:val="single" w:sz="4" w:space="0" w:color="auto"/>
              <w:bottom w:val="single" w:sz="4" w:space="0" w:color="auto"/>
              <w:right w:val="single" w:sz="4" w:space="0" w:color="auto"/>
            </w:tcBorders>
            <w:hideMark/>
          </w:tcPr>
          <w:p w14:paraId="5FAB84F9" w14:textId="77777777" w:rsidR="005243A9" w:rsidRPr="006F127D" w:rsidRDefault="005243A9" w:rsidP="00A86E94">
            <w:pPr>
              <w:rPr>
                <w:rFonts w:eastAsiaTheme="minorEastAsia"/>
                <w:sz w:val="20"/>
                <w:szCs w:val="20"/>
              </w:rPr>
            </w:pPr>
            <w:r w:rsidRPr="006F127D">
              <w:rPr>
                <w:rFonts w:eastAsiaTheme="minorEastAsia"/>
                <w:sz w:val="20"/>
                <w:szCs w:val="20"/>
              </w:rPr>
              <w:t>20 ms</w:t>
            </w:r>
          </w:p>
        </w:tc>
      </w:tr>
      <w:tr w:rsidR="005243A9" w:rsidRPr="00957962" w14:paraId="447A7DA1" w14:textId="77777777" w:rsidTr="00A86E94">
        <w:trPr>
          <w:trHeight w:val="254"/>
          <w:jc w:val="center"/>
        </w:trPr>
        <w:tc>
          <w:tcPr>
            <w:tcW w:w="2399" w:type="dxa"/>
            <w:tcBorders>
              <w:top w:val="single" w:sz="4" w:space="0" w:color="auto"/>
              <w:left w:val="single" w:sz="4" w:space="0" w:color="auto"/>
              <w:bottom w:val="single" w:sz="4" w:space="0" w:color="auto"/>
              <w:right w:val="single" w:sz="4" w:space="0" w:color="auto"/>
            </w:tcBorders>
            <w:hideMark/>
          </w:tcPr>
          <w:p w14:paraId="2941948F" w14:textId="77777777" w:rsidR="005243A9" w:rsidRPr="006F127D" w:rsidRDefault="005243A9" w:rsidP="00A86E94">
            <w:pPr>
              <w:rPr>
                <w:rFonts w:eastAsiaTheme="minorEastAsia"/>
                <w:sz w:val="20"/>
                <w:szCs w:val="20"/>
              </w:rPr>
            </w:pPr>
            <w:r w:rsidRPr="006F127D">
              <w:rPr>
                <w:rFonts w:eastAsiaTheme="minorEastAsia"/>
                <w:sz w:val="20"/>
                <w:szCs w:val="20"/>
              </w:rPr>
              <w:t>SMTC offset</w:t>
            </w:r>
          </w:p>
        </w:tc>
        <w:tc>
          <w:tcPr>
            <w:tcW w:w="2613" w:type="dxa"/>
            <w:tcBorders>
              <w:top w:val="single" w:sz="4" w:space="0" w:color="auto"/>
              <w:left w:val="single" w:sz="4" w:space="0" w:color="auto"/>
              <w:bottom w:val="single" w:sz="4" w:space="0" w:color="auto"/>
              <w:right w:val="single" w:sz="4" w:space="0" w:color="auto"/>
            </w:tcBorders>
            <w:hideMark/>
          </w:tcPr>
          <w:p w14:paraId="53ECF4DC" w14:textId="77777777" w:rsidR="005243A9" w:rsidRPr="006F127D" w:rsidRDefault="005243A9" w:rsidP="00A86E94">
            <w:pPr>
              <w:rPr>
                <w:rFonts w:eastAsiaTheme="minorEastAsia"/>
                <w:sz w:val="20"/>
                <w:szCs w:val="20"/>
              </w:rPr>
            </w:pPr>
            <w:r w:rsidRPr="006F127D">
              <w:rPr>
                <w:rFonts w:eastAsiaTheme="minorEastAsia"/>
                <w:sz w:val="20"/>
                <w:szCs w:val="20"/>
              </w:rPr>
              <w:t>5 ms</w:t>
            </w:r>
          </w:p>
        </w:tc>
      </w:tr>
      <w:tr w:rsidR="005243A9" w:rsidRPr="00957962" w14:paraId="6697C5B2" w14:textId="77777777" w:rsidTr="00A86E94">
        <w:trPr>
          <w:trHeight w:val="272"/>
          <w:jc w:val="center"/>
        </w:trPr>
        <w:tc>
          <w:tcPr>
            <w:tcW w:w="2399" w:type="dxa"/>
            <w:tcBorders>
              <w:top w:val="single" w:sz="4" w:space="0" w:color="auto"/>
              <w:left w:val="single" w:sz="4" w:space="0" w:color="auto"/>
              <w:bottom w:val="single" w:sz="4" w:space="0" w:color="auto"/>
              <w:right w:val="single" w:sz="4" w:space="0" w:color="auto"/>
            </w:tcBorders>
            <w:hideMark/>
          </w:tcPr>
          <w:p w14:paraId="2A325DEF" w14:textId="77777777" w:rsidR="005243A9" w:rsidRPr="006F127D" w:rsidRDefault="005243A9" w:rsidP="00A86E94">
            <w:pPr>
              <w:rPr>
                <w:rFonts w:eastAsiaTheme="minorEastAsia"/>
                <w:sz w:val="20"/>
                <w:szCs w:val="20"/>
              </w:rPr>
            </w:pPr>
            <w:r w:rsidRPr="006F127D">
              <w:rPr>
                <w:rFonts w:eastAsiaTheme="minorEastAsia"/>
                <w:sz w:val="20"/>
                <w:szCs w:val="20"/>
              </w:rPr>
              <w:t>SMTC duration</w:t>
            </w:r>
          </w:p>
        </w:tc>
        <w:tc>
          <w:tcPr>
            <w:tcW w:w="2613" w:type="dxa"/>
            <w:tcBorders>
              <w:top w:val="single" w:sz="4" w:space="0" w:color="auto"/>
              <w:left w:val="single" w:sz="4" w:space="0" w:color="auto"/>
              <w:bottom w:val="single" w:sz="4" w:space="0" w:color="auto"/>
              <w:right w:val="single" w:sz="4" w:space="0" w:color="auto"/>
            </w:tcBorders>
            <w:hideMark/>
          </w:tcPr>
          <w:p w14:paraId="694A687F" w14:textId="77777777" w:rsidR="005243A9" w:rsidRPr="006F127D" w:rsidRDefault="005243A9" w:rsidP="00A86E94">
            <w:pPr>
              <w:rPr>
                <w:rFonts w:eastAsiaTheme="minorEastAsia"/>
                <w:sz w:val="20"/>
                <w:szCs w:val="20"/>
              </w:rPr>
            </w:pPr>
            <w:r w:rsidRPr="006F127D">
              <w:rPr>
                <w:rFonts w:eastAsiaTheme="minorEastAsia"/>
                <w:sz w:val="20"/>
                <w:szCs w:val="20"/>
              </w:rPr>
              <w:t>1 ms</w:t>
            </w:r>
          </w:p>
        </w:tc>
      </w:tr>
    </w:tbl>
    <w:p w14:paraId="13793EE3" w14:textId="77777777" w:rsidR="002411FE" w:rsidRDefault="002411FE" w:rsidP="00012289">
      <w:pPr>
        <w:spacing w:after="120"/>
      </w:pPr>
    </w:p>
    <w:p w14:paraId="31C35305" w14:textId="77777777" w:rsidR="002411FE" w:rsidRDefault="00000000">
      <w:pPr>
        <w:pStyle w:val="ListParagraph"/>
        <w:numPr>
          <w:ilvl w:val="0"/>
          <w:numId w:val="9"/>
        </w:numPr>
        <w:overflowPunct/>
        <w:autoSpaceDE/>
        <w:autoSpaceDN/>
        <w:adjustRightInd/>
        <w:spacing w:after="120"/>
        <w:ind w:firstLineChars="0"/>
        <w:textAlignment w:val="auto"/>
        <w:rPr>
          <w:rFonts w:eastAsia="SimSun"/>
          <w:highlight w:val="yellow"/>
        </w:rPr>
      </w:pPr>
      <w:r>
        <w:rPr>
          <w:rFonts w:eastAsia="SimSun"/>
          <w:highlight w:val="yellow"/>
        </w:rPr>
        <w:t>Recommended WF</w:t>
      </w:r>
    </w:p>
    <w:p w14:paraId="081407AF" w14:textId="7B4F1F5D" w:rsidR="002411FE" w:rsidRPr="00012289" w:rsidRDefault="00F34CF6" w:rsidP="00012289">
      <w:pPr>
        <w:pStyle w:val="ListParagraph"/>
        <w:numPr>
          <w:ilvl w:val="1"/>
          <w:numId w:val="9"/>
        </w:numPr>
        <w:overflowPunct/>
        <w:autoSpaceDE/>
        <w:autoSpaceDN/>
        <w:adjustRightInd/>
        <w:spacing w:after="120"/>
        <w:ind w:firstLineChars="0"/>
        <w:textAlignment w:val="auto"/>
        <w:rPr>
          <w:rFonts w:eastAsia="SimSun"/>
        </w:rPr>
      </w:pPr>
      <w:r>
        <w:rPr>
          <w:rFonts w:eastAsia="SimSun"/>
        </w:rPr>
        <w:t xml:space="preserve">FFS: Discuss the </w:t>
      </w:r>
      <w:r w:rsidR="00012289">
        <w:rPr>
          <w:rFonts w:eastAsia="SimSun"/>
        </w:rPr>
        <w:t>P1/P2</w:t>
      </w:r>
    </w:p>
    <w:p w14:paraId="18DDE10E" w14:textId="77777777" w:rsidR="002411FE" w:rsidRDefault="002411FE">
      <w:pPr>
        <w:rPr>
          <w:b/>
          <w:color w:val="0070C0"/>
          <w:u w:val="single"/>
          <w:lang w:eastAsia="ko-KR"/>
        </w:rPr>
      </w:pPr>
    </w:p>
    <w:p w14:paraId="779ECDD1" w14:textId="41572444" w:rsidR="00012289" w:rsidRDefault="00012289" w:rsidP="00012289">
      <w:pPr>
        <w:rPr>
          <w:b/>
          <w:color w:val="0070C0"/>
          <w:u w:val="single"/>
          <w:lang w:eastAsia="ko-KR"/>
        </w:rPr>
      </w:pPr>
      <w:r>
        <w:rPr>
          <w:b/>
          <w:color w:val="0070C0"/>
          <w:u w:val="single"/>
          <w:lang w:eastAsia="ko-KR"/>
        </w:rPr>
        <w:t>Issue 2-2-2: Other detailed configurations</w:t>
      </w:r>
    </w:p>
    <w:p w14:paraId="5E519CC7" w14:textId="77777777" w:rsidR="00012289" w:rsidRDefault="00012289" w:rsidP="00012289">
      <w:pPr>
        <w:rPr>
          <w:b/>
          <w:color w:val="0070C0"/>
          <w:u w:val="single"/>
          <w:lang w:eastAsia="ko-KR"/>
        </w:rPr>
      </w:pPr>
    </w:p>
    <w:p w14:paraId="6198FAFC" w14:textId="77777777" w:rsidR="00012289" w:rsidRDefault="00012289" w:rsidP="00012289">
      <w:pPr>
        <w:pStyle w:val="ListParagraph"/>
        <w:numPr>
          <w:ilvl w:val="0"/>
          <w:numId w:val="9"/>
        </w:numPr>
        <w:overflowPunct/>
        <w:autoSpaceDE/>
        <w:autoSpaceDN/>
        <w:adjustRightInd/>
        <w:spacing w:after="120"/>
        <w:ind w:firstLineChars="0"/>
        <w:textAlignment w:val="auto"/>
        <w:rPr>
          <w:rFonts w:eastAsia="SimSun"/>
        </w:rPr>
      </w:pPr>
      <w:r w:rsidRPr="00012289">
        <w:rPr>
          <w:rFonts w:eastAsia="SimSun" w:hint="eastAsia"/>
        </w:rPr>
        <w:t>P</w:t>
      </w:r>
      <w:r w:rsidRPr="00012289">
        <w:rPr>
          <w:rFonts w:eastAsia="SimSun"/>
        </w:rPr>
        <w:t xml:space="preserve">roposal 1 (HW): </w:t>
      </w:r>
    </w:p>
    <w:p w14:paraId="3C58317A" w14:textId="7C81406C" w:rsidR="002411FE" w:rsidRPr="00012289" w:rsidRDefault="00012289" w:rsidP="00012289">
      <w:pPr>
        <w:pStyle w:val="ListParagraph"/>
        <w:numPr>
          <w:ilvl w:val="1"/>
          <w:numId w:val="9"/>
        </w:numPr>
        <w:overflowPunct/>
        <w:autoSpaceDE/>
        <w:autoSpaceDN/>
        <w:adjustRightInd/>
        <w:spacing w:after="120"/>
        <w:ind w:firstLineChars="0"/>
        <w:textAlignment w:val="auto"/>
        <w:rPr>
          <w:rFonts w:eastAsia="SimSun"/>
        </w:rPr>
      </w:pPr>
      <w:r w:rsidRPr="00012289">
        <w:rPr>
          <w:rFonts w:eastAsia="SimSun"/>
        </w:rPr>
        <w:t>In L1-RSRP test for UE supporting LB CA via switching, TR</w:t>
      </w:r>
      <w:r w:rsidRPr="00012289">
        <w:rPr>
          <w:rFonts w:eastAsia="SimSun" w:hint="eastAsia"/>
        </w:rPr>
        <w:t>eport</w:t>
      </w:r>
      <w:r w:rsidRPr="00012289">
        <w:rPr>
          <w:rFonts w:eastAsia="SimSun"/>
        </w:rPr>
        <w:t xml:space="preserve"> </w:t>
      </w:r>
      <w:r w:rsidRPr="00012289">
        <w:rPr>
          <w:rFonts w:eastAsia="SimSun" w:hint="eastAsia"/>
        </w:rPr>
        <w:t>is</w:t>
      </w:r>
      <w:r w:rsidRPr="00012289">
        <w:rPr>
          <w:rFonts w:eastAsia="SimSun"/>
        </w:rPr>
        <w:t xml:space="preserve"> set to 40ms.</w:t>
      </w:r>
    </w:p>
    <w:p w14:paraId="2FD24924" w14:textId="19779C83" w:rsidR="00012289" w:rsidRDefault="00012289" w:rsidP="00012289">
      <w:pPr>
        <w:pStyle w:val="ListParagraph"/>
        <w:numPr>
          <w:ilvl w:val="0"/>
          <w:numId w:val="9"/>
        </w:numPr>
        <w:overflowPunct/>
        <w:autoSpaceDE/>
        <w:autoSpaceDN/>
        <w:adjustRightInd/>
        <w:spacing w:after="120"/>
        <w:ind w:firstLineChars="0"/>
        <w:textAlignment w:val="auto"/>
        <w:rPr>
          <w:rFonts w:eastAsia="SimSun"/>
        </w:rPr>
      </w:pPr>
      <w:r w:rsidRPr="00012289">
        <w:rPr>
          <w:rFonts w:eastAsia="SimSun" w:hint="eastAsia"/>
        </w:rPr>
        <w:t>P</w:t>
      </w:r>
      <w:r w:rsidRPr="00012289">
        <w:rPr>
          <w:rFonts w:eastAsia="SimSun"/>
        </w:rPr>
        <w:t xml:space="preserve">roposal </w:t>
      </w:r>
      <w:r>
        <w:rPr>
          <w:rFonts w:eastAsia="SimSun"/>
        </w:rPr>
        <w:t>2</w:t>
      </w:r>
      <w:r w:rsidRPr="00012289">
        <w:rPr>
          <w:rFonts w:eastAsia="SimSun"/>
        </w:rPr>
        <w:t xml:space="preserve"> (</w:t>
      </w:r>
      <w:r>
        <w:rPr>
          <w:rFonts w:eastAsia="SimSun"/>
        </w:rPr>
        <w:t>OPPO</w:t>
      </w:r>
      <w:r w:rsidRPr="00012289">
        <w:rPr>
          <w:rFonts w:eastAsia="SimSun"/>
        </w:rPr>
        <w:t xml:space="preserve">): </w:t>
      </w:r>
    </w:p>
    <w:p w14:paraId="339C1EF5" w14:textId="52AC9AF0" w:rsidR="00012289" w:rsidRPr="00012289" w:rsidRDefault="00012289" w:rsidP="00012289">
      <w:pPr>
        <w:pStyle w:val="ListParagraph"/>
        <w:numPr>
          <w:ilvl w:val="1"/>
          <w:numId w:val="9"/>
        </w:numPr>
        <w:overflowPunct/>
        <w:autoSpaceDE/>
        <w:autoSpaceDN/>
        <w:adjustRightInd/>
        <w:spacing w:after="120"/>
        <w:ind w:firstLineChars="0"/>
        <w:textAlignment w:val="auto"/>
        <w:rPr>
          <w:rFonts w:eastAsia="SimSun"/>
        </w:rPr>
      </w:pPr>
      <w:r w:rsidRPr="00012289">
        <w:rPr>
          <w:rFonts w:eastAsia="SimSun"/>
        </w:rPr>
        <w:t xml:space="preserve">Focus on </w:t>
      </w:r>
      <w:r>
        <w:rPr>
          <w:rFonts w:eastAsia="SimSun" w:hint="eastAsia"/>
        </w:rPr>
        <w:t>n</w:t>
      </w:r>
      <w:r w:rsidRPr="00012289">
        <w:rPr>
          <w:rFonts w:eastAsia="SimSun"/>
        </w:rPr>
        <w:t xml:space="preserve">on-DRX case when defining </w:t>
      </w:r>
      <w:r w:rsidRPr="00012289">
        <w:rPr>
          <w:rFonts w:eastAsia="SimSun" w:hint="eastAsia"/>
        </w:rPr>
        <w:t>test</w:t>
      </w:r>
      <w:r w:rsidRPr="00012289">
        <w:rPr>
          <w:rFonts w:eastAsia="SimSun"/>
        </w:rPr>
        <w:t xml:space="preserve"> </w:t>
      </w:r>
      <w:r w:rsidRPr="00012289">
        <w:rPr>
          <w:rFonts w:eastAsia="SimSun" w:hint="eastAsia"/>
        </w:rPr>
        <w:t>cases</w:t>
      </w:r>
      <w:r w:rsidRPr="00012289">
        <w:rPr>
          <w:rFonts w:eastAsia="SimSun"/>
        </w:rPr>
        <w:t>.</w:t>
      </w:r>
    </w:p>
    <w:p w14:paraId="455ED309" w14:textId="42C0DADB" w:rsidR="002411FE" w:rsidRDefault="00012289" w:rsidP="00012289">
      <w:pPr>
        <w:pStyle w:val="ListParagraph"/>
        <w:numPr>
          <w:ilvl w:val="1"/>
          <w:numId w:val="9"/>
        </w:numPr>
        <w:overflowPunct/>
        <w:autoSpaceDE/>
        <w:autoSpaceDN/>
        <w:adjustRightInd/>
        <w:spacing w:after="120"/>
        <w:ind w:firstLineChars="0"/>
        <w:textAlignment w:val="auto"/>
        <w:rPr>
          <w:rFonts w:eastAsia="SimSun"/>
        </w:rPr>
      </w:pPr>
      <w:r w:rsidRPr="00012289">
        <w:rPr>
          <w:rFonts w:eastAsia="SimSun"/>
        </w:rPr>
        <w:t>Not configure gap in the test cases.</w:t>
      </w:r>
    </w:p>
    <w:p w14:paraId="2A671CB3" w14:textId="616BCDF9" w:rsidR="00012289" w:rsidRDefault="00012289" w:rsidP="00012289">
      <w:pPr>
        <w:pStyle w:val="ListParagraph"/>
        <w:numPr>
          <w:ilvl w:val="0"/>
          <w:numId w:val="9"/>
        </w:numPr>
        <w:overflowPunct/>
        <w:autoSpaceDE/>
        <w:autoSpaceDN/>
        <w:adjustRightInd/>
        <w:spacing w:after="120"/>
        <w:ind w:firstLineChars="0"/>
        <w:textAlignment w:val="auto"/>
        <w:rPr>
          <w:rFonts w:eastAsia="SimSun"/>
        </w:rPr>
      </w:pPr>
      <w:r w:rsidRPr="00012289">
        <w:rPr>
          <w:rFonts w:eastAsia="SimSun" w:hint="eastAsia"/>
        </w:rPr>
        <w:t>P</w:t>
      </w:r>
      <w:r w:rsidRPr="00012289">
        <w:rPr>
          <w:rFonts w:eastAsia="SimSun"/>
        </w:rPr>
        <w:t xml:space="preserve">roposal </w:t>
      </w:r>
      <w:r>
        <w:rPr>
          <w:rFonts w:eastAsia="SimSun"/>
        </w:rPr>
        <w:t>3</w:t>
      </w:r>
      <w:r w:rsidRPr="00012289">
        <w:rPr>
          <w:rFonts w:eastAsia="SimSun"/>
        </w:rPr>
        <w:t xml:space="preserve"> (</w:t>
      </w:r>
      <w:r>
        <w:rPr>
          <w:rFonts w:eastAsia="SimSun"/>
        </w:rPr>
        <w:t>Ericsson</w:t>
      </w:r>
      <w:r w:rsidRPr="00012289">
        <w:rPr>
          <w:rFonts w:eastAsia="SimSun"/>
        </w:rPr>
        <w:t xml:space="preserve">): </w:t>
      </w:r>
    </w:p>
    <w:p w14:paraId="27091921" w14:textId="3A85413E" w:rsidR="00012289" w:rsidRDefault="00012289" w:rsidP="00012289">
      <w:pPr>
        <w:pStyle w:val="ListParagraph"/>
        <w:numPr>
          <w:ilvl w:val="1"/>
          <w:numId w:val="9"/>
        </w:numPr>
        <w:overflowPunct/>
        <w:autoSpaceDE/>
        <w:autoSpaceDN/>
        <w:adjustRightInd/>
        <w:spacing w:after="120"/>
        <w:ind w:firstLineChars="0"/>
        <w:textAlignment w:val="auto"/>
        <w:rPr>
          <w:rFonts w:eastAsia="SimSun"/>
        </w:rPr>
      </w:pPr>
      <w:r w:rsidRPr="00012289">
        <w:rPr>
          <w:rFonts w:eastAsia="SimSun"/>
        </w:rPr>
        <w:t>For Intra-frequency L3 measurement for activated SDL SCell or PCell test, use event A3 and A6 in the test configuration.</w:t>
      </w:r>
    </w:p>
    <w:p w14:paraId="6851A747" w14:textId="1E70F598" w:rsidR="00012289" w:rsidRDefault="00012289" w:rsidP="00012289">
      <w:pPr>
        <w:pStyle w:val="ListParagraph"/>
        <w:numPr>
          <w:ilvl w:val="1"/>
          <w:numId w:val="9"/>
        </w:numPr>
        <w:overflowPunct/>
        <w:autoSpaceDE/>
        <w:autoSpaceDN/>
        <w:adjustRightInd/>
        <w:spacing w:after="120"/>
        <w:ind w:firstLineChars="0"/>
        <w:textAlignment w:val="auto"/>
        <w:rPr>
          <w:rFonts w:eastAsia="SimSun"/>
        </w:rPr>
      </w:pPr>
      <w:r w:rsidRPr="00012289">
        <w:rPr>
          <w:rFonts w:eastAsia="SimSun"/>
        </w:rPr>
        <w:t>Switching gap duration is verified by counting the HARQ NACK percentage. The HARQ NACK percentage observed during the test shall not be lower than the HARQ NACK percentage measured for normal LB CA operation without the switching mechanism. Exact HARQ NACK percentage can be set by RAN5.</w:t>
      </w:r>
    </w:p>
    <w:p w14:paraId="559130A6" w14:textId="77777777" w:rsidR="002411FE" w:rsidRDefault="002411FE">
      <w:pPr>
        <w:pStyle w:val="BodyText"/>
      </w:pPr>
    </w:p>
    <w:p w14:paraId="7C4E2E89" w14:textId="77777777" w:rsidR="00012289" w:rsidRDefault="00012289" w:rsidP="00012289">
      <w:pPr>
        <w:pStyle w:val="ListParagraph"/>
        <w:numPr>
          <w:ilvl w:val="0"/>
          <w:numId w:val="9"/>
        </w:numPr>
        <w:overflowPunct/>
        <w:autoSpaceDE/>
        <w:autoSpaceDN/>
        <w:adjustRightInd/>
        <w:spacing w:after="120"/>
        <w:ind w:firstLineChars="0"/>
        <w:textAlignment w:val="auto"/>
        <w:rPr>
          <w:rFonts w:eastAsia="SimSun"/>
          <w:highlight w:val="yellow"/>
        </w:rPr>
      </w:pPr>
      <w:r>
        <w:rPr>
          <w:rFonts w:eastAsia="SimSun"/>
          <w:highlight w:val="yellow"/>
        </w:rPr>
        <w:t>Recommended WF</w:t>
      </w:r>
    </w:p>
    <w:p w14:paraId="5E5C4B28" w14:textId="798A5F74" w:rsidR="00012289" w:rsidRDefault="00F34CF6" w:rsidP="00012289">
      <w:pPr>
        <w:pStyle w:val="ListParagraph"/>
        <w:numPr>
          <w:ilvl w:val="1"/>
          <w:numId w:val="9"/>
        </w:numPr>
        <w:overflowPunct/>
        <w:autoSpaceDE/>
        <w:autoSpaceDN/>
        <w:adjustRightInd/>
        <w:spacing w:after="120"/>
        <w:ind w:firstLineChars="0"/>
        <w:textAlignment w:val="auto"/>
        <w:rPr>
          <w:rFonts w:eastAsia="SimSun"/>
        </w:rPr>
      </w:pPr>
      <w:r>
        <w:rPr>
          <w:rFonts w:eastAsia="SimSun"/>
        </w:rPr>
        <w:t xml:space="preserve">FFS: </w:t>
      </w:r>
      <w:r w:rsidR="00012289">
        <w:rPr>
          <w:rFonts w:eastAsia="SimSun"/>
        </w:rPr>
        <w:t>Discuss P1/2/3, discuss the followings:</w:t>
      </w:r>
    </w:p>
    <w:p w14:paraId="6F67FE61" w14:textId="15E4D5BB" w:rsidR="00012289" w:rsidRPr="00012289" w:rsidRDefault="00012289" w:rsidP="00012289">
      <w:pPr>
        <w:pStyle w:val="ListParagraph"/>
        <w:numPr>
          <w:ilvl w:val="2"/>
          <w:numId w:val="9"/>
        </w:numPr>
        <w:overflowPunct/>
        <w:autoSpaceDE/>
        <w:autoSpaceDN/>
        <w:adjustRightInd/>
        <w:spacing w:after="120"/>
        <w:ind w:firstLineChars="0"/>
        <w:textAlignment w:val="auto"/>
        <w:rPr>
          <w:rFonts w:eastAsia="SimSun"/>
        </w:rPr>
      </w:pPr>
      <w:r w:rsidRPr="00012289">
        <w:rPr>
          <w:rFonts w:eastAsia="SimSun"/>
        </w:rPr>
        <w:t>In L1-RSRP test for UE supporting LB CA via switching, TR</w:t>
      </w:r>
      <w:r w:rsidRPr="00012289">
        <w:rPr>
          <w:rFonts w:eastAsia="SimSun" w:hint="eastAsia"/>
        </w:rPr>
        <w:t>eport</w:t>
      </w:r>
      <w:r w:rsidRPr="00012289">
        <w:rPr>
          <w:rFonts w:eastAsia="SimSun"/>
        </w:rPr>
        <w:t xml:space="preserve"> </w:t>
      </w:r>
      <w:r w:rsidRPr="00012289">
        <w:rPr>
          <w:rFonts w:eastAsia="SimSun" w:hint="eastAsia"/>
        </w:rPr>
        <w:t>is</w:t>
      </w:r>
      <w:r w:rsidRPr="00012289">
        <w:rPr>
          <w:rFonts w:eastAsia="SimSun"/>
        </w:rPr>
        <w:t xml:space="preserve"> set to 40ms.</w:t>
      </w:r>
    </w:p>
    <w:p w14:paraId="487C1802" w14:textId="06E822A8" w:rsidR="00012289" w:rsidRPr="00012289" w:rsidRDefault="00012289" w:rsidP="00012289">
      <w:pPr>
        <w:pStyle w:val="ListParagraph"/>
        <w:numPr>
          <w:ilvl w:val="2"/>
          <w:numId w:val="9"/>
        </w:numPr>
        <w:overflowPunct/>
        <w:autoSpaceDE/>
        <w:autoSpaceDN/>
        <w:adjustRightInd/>
        <w:spacing w:after="120"/>
        <w:ind w:firstLineChars="0"/>
        <w:textAlignment w:val="auto"/>
        <w:rPr>
          <w:rFonts w:eastAsia="SimSun"/>
        </w:rPr>
      </w:pPr>
      <w:r w:rsidRPr="00012289">
        <w:rPr>
          <w:rFonts w:eastAsia="SimSun"/>
        </w:rPr>
        <w:t xml:space="preserve">Focus on </w:t>
      </w:r>
      <w:r>
        <w:rPr>
          <w:rFonts w:eastAsia="SimSun" w:hint="eastAsia"/>
        </w:rPr>
        <w:t>n</w:t>
      </w:r>
      <w:r w:rsidRPr="00012289">
        <w:rPr>
          <w:rFonts w:eastAsia="SimSun"/>
        </w:rPr>
        <w:t xml:space="preserve">on-DRX case when defining </w:t>
      </w:r>
      <w:r w:rsidRPr="00012289">
        <w:rPr>
          <w:rFonts w:eastAsia="SimSun" w:hint="eastAsia"/>
        </w:rPr>
        <w:t>test</w:t>
      </w:r>
      <w:r w:rsidRPr="00012289">
        <w:rPr>
          <w:rFonts w:eastAsia="SimSun"/>
        </w:rPr>
        <w:t xml:space="preserve"> </w:t>
      </w:r>
      <w:r w:rsidRPr="00012289">
        <w:rPr>
          <w:rFonts w:eastAsia="SimSun" w:hint="eastAsia"/>
        </w:rPr>
        <w:t>cases</w:t>
      </w:r>
      <w:r w:rsidRPr="00012289">
        <w:rPr>
          <w:rFonts w:eastAsia="SimSun"/>
        </w:rPr>
        <w:t>.</w:t>
      </w:r>
    </w:p>
    <w:p w14:paraId="5BB1E815" w14:textId="12863198" w:rsidR="00012289" w:rsidRDefault="00012289" w:rsidP="00012289">
      <w:pPr>
        <w:pStyle w:val="ListParagraph"/>
        <w:numPr>
          <w:ilvl w:val="2"/>
          <w:numId w:val="9"/>
        </w:numPr>
        <w:overflowPunct/>
        <w:autoSpaceDE/>
        <w:autoSpaceDN/>
        <w:adjustRightInd/>
        <w:spacing w:after="120"/>
        <w:ind w:firstLineChars="0"/>
        <w:textAlignment w:val="auto"/>
        <w:rPr>
          <w:rFonts w:eastAsia="SimSun"/>
        </w:rPr>
      </w:pPr>
      <w:r w:rsidRPr="00012289">
        <w:rPr>
          <w:rFonts w:eastAsia="SimSun"/>
        </w:rPr>
        <w:t>Not configure gap in the test cases.</w:t>
      </w:r>
    </w:p>
    <w:p w14:paraId="3DEAE1D6" w14:textId="41294E4A" w:rsidR="00012289" w:rsidRDefault="00012289" w:rsidP="00012289">
      <w:pPr>
        <w:pStyle w:val="ListParagraph"/>
        <w:numPr>
          <w:ilvl w:val="2"/>
          <w:numId w:val="9"/>
        </w:numPr>
        <w:overflowPunct/>
        <w:autoSpaceDE/>
        <w:autoSpaceDN/>
        <w:adjustRightInd/>
        <w:spacing w:after="120"/>
        <w:ind w:firstLineChars="0"/>
        <w:textAlignment w:val="auto"/>
        <w:rPr>
          <w:rFonts w:eastAsia="SimSun"/>
        </w:rPr>
      </w:pPr>
      <w:r w:rsidRPr="00012289">
        <w:rPr>
          <w:rFonts w:eastAsia="SimSun"/>
        </w:rPr>
        <w:t>For Intra-frequency L3 measurement for activated SDL SCell or PCell test, use event A3 and A6 in the test configuration.</w:t>
      </w:r>
    </w:p>
    <w:p w14:paraId="76E6A62E" w14:textId="061CD823" w:rsidR="00012289" w:rsidRDefault="00012289" w:rsidP="00012289">
      <w:pPr>
        <w:pStyle w:val="ListParagraph"/>
        <w:numPr>
          <w:ilvl w:val="2"/>
          <w:numId w:val="9"/>
        </w:numPr>
        <w:overflowPunct/>
        <w:autoSpaceDE/>
        <w:autoSpaceDN/>
        <w:adjustRightInd/>
        <w:spacing w:after="120"/>
        <w:ind w:firstLineChars="0"/>
        <w:textAlignment w:val="auto"/>
        <w:rPr>
          <w:rFonts w:eastAsia="SimSun"/>
        </w:rPr>
      </w:pPr>
      <w:r w:rsidRPr="00012289">
        <w:rPr>
          <w:rFonts w:eastAsia="SimSun"/>
        </w:rPr>
        <w:t>Switching gap duration is verified by counting the HARQ NACK percentage. The HARQ NACK percentage observed during the test shall not be lower than the HARQ NACK percentage measured for normal LB CA operation without the switching mechanism. Exact HARQ NACK percentage can be set by RAN5.</w:t>
      </w:r>
    </w:p>
    <w:p w14:paraId="767EDF6C" w14:textId="77777777" w:rsidR="00012289" w:rsidRDefault="00012289">
      <w:pPr>
        <w:pStyle w:val="BodyText"/>
      </w:pPr>
    </w:p>
    <w:sectPr w:rsidR="0001228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28FAD6"/>
    <w:multiLevelType w:val="singleLevel"/>
    <w:tmpl w:val="F828FAD6"/>
    <w:lvl w:ilvl="0">
      <w:start w:val="1"/>
      <w:numFmt w:val="decimal"/>
      <w:suff w:val="space"/>
      <w:lvlText w:val="%1)"/>
      <w:lvlJc w:val="left"/>
    </w:lvl>
  </w:abstractNum>
  <w:abstractNum w:abstractNumId="1" w15:restartNumberingAfterBreak="0">
    <w:nsid w:val="0A58718B"/>
    <w:multiLevelType w:val="multilevel"/>
    <w:tmpl w:val="0A58718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C2E78EC"/>
    <w:multiLevelType w:val="multilevel"/>
    <w:tmpl w:val="0C2E78EC"/>
    <w:lvl w:ilvl="0">
      <w:start w:val="4"/>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C2737B5"/>
    <w:multiLevelType w:val="multilevel"/>
    <w:tmpl w:val="1C2737B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D85006B"/>
    <w:multiLevelType w:val="hybridMultilevel"/>
    <w:tmpl w:val="51A82AD4"/>
    <w:lvl w:ilvl="0" w:tplc="FFFFFFFF">
      <w:numFmt w:val="bullet"/>
      <w:lvlText w:val="-"/>
      <w:lvlJc w:val="left"/>
      <w:pPr>
        <w:ind w:left="800" w:hanging="360"/>
      </w:pPr>
      <w:rPr>
        <w:rFonts w:ascii="Times New Roman" w:eastAsia="Malgun Gothic" w:hAnsi="Times New Roman" w:cs="Times New Roman" w:hint="default"/>
      </w:rPr>
    </w:lvl>
    <w:lvl w:ilvl="1" w:tplc="04090003">
      <w:start w:val="1"/>
      <w:numFmt w:val="bullet"/>
      <w:lvlText w:val="o"/>
      <w:lvlJc w:val="left"/>
      <w:pPr>
        <w:ind w:left="132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b w:val="0"/>
        <w:bCs/>
        <w:color w:val="auto"/>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3AE65483"/>
    <w:multiLevelType w:val="multilevel"/>
    <w:tmpl w:val="3AE654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D78DDF7"/>
    <w:multiLevelType w:val="multilevel"/>
    <w:tmpl w:val="3D78DDF7"/>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9" w15:restartNumberingAfterBreak="0">
    <w:nsid w:val="3F8A60D0"/>
    <w:multiLevelType w:val="multilevel"/>
    <w:tmpl w:val="3F8A60D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0" w15:restartNumberingAfterBreak="0">
    <w:nsid w:val="40F11499"/>
    <w:multiLevelType w:val="multilevel"/>
    <w:tmpl w:val="40F11499"/>
    <w:lvl w:ilvl="0">
      <w:start w:val="1"/>
      <w:numFmt w:val="bullet"/>
      <w:lvlText w:val=""/>
      <w:lvlJc w:val="left"/>
      <w:pPr>
        <w:ind w:left="840" w:hanging="420"/>
      </w:pPr>
      <w:rPr>
        <w:rFonts w:ascii="Wingdings" w:hAnsi="Wingdings" w:hint="default"/>
      </w:rPr>
    </w:lvl>
    <w:lvl w:ilvl="1">
      <w:start w:val="2"/>
      <w:numFmt w:val="bullet"/>
      <w:lvlText w:val="-"/>
      <w:lvlJc w:val="left"/>
      <w:pPr>
        <w:ind w:left="1260" w:hanging="420"/>
      </w:pPr>
      <w:rPr>
        <w:rFonts w:ascii="Segoe UI" w:eastAsia="SimSun" w:hAnsi="Segoe UI" w:cs="Segoe U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4401114C"/>
    <w:multiLevelType w:val="multilevel"/>
    <w:tmpl w:val="4401114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43713D1"/>
    <w:multiLevelType w:val="multilevel"/>
    <w:tmpl w:val="543713D1"/>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Arial" w:hAnsi="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6D4470E"/>
    <w:multiLevelType w:val="multilevel"/>
    <w:tmpl w:val="56D4470E"/>
    <w:lvl w:ilvl="0">
      <w:start w:val="2"/>
      <w:numFmt w:val="bullet"/>
      <w:lvlText w:val="-"/>
      <w:lvlJc w:val="left"/>
      <w:pPr>
        <w:ind w:left="1440" w:hanging="360"/>
      </w:pPr>
      <w:rPr>
        <w:rFonts w:ascii="Times New Roman" w:eastAsia="SimSu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C2700CE"/>
    <w:multiLevelType w:val="multilevel"/>
    <w:tmpl w:val="5C2700C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19" w15:restartNumberingAfterBreak="0">
    <w:nsid w:val="5FA917CD"/>
    <w:multiLevelType w:val="hybridMultilevel"/>
    <w:tmpl w:val="079EABBC"/>
    <w:lvl w:ilvl="0" w:tplc="5DE0BAA6">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37B003D"/>
    <w:multiLevelType w:val="multilevel"/>
    <w:tmpl w:val="737B003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7204B09"/>
    <w:multiLevelType w:val="multilevel"/>
    <w:tmpl w:val="77204B09"/>
    <w:lvl w:ilvl="0">
      <w:numFmt w:val="bullet"/>
      <w:lvlText w:val="-"/>
      <w:lvlJc w:val="left"/>
      <w:pPr>
        <w:ind w:left="800" w:hanging="360"/>
      </w:pPr>
      <w:rPr>
        <w:rFonts w:ascii="Times New Roman" w:eastAsia="Malgun Gothic" w:hAnsi="Times New Roman" w:cs="Times New Roman" w:hint="default"/>
      </w:rPr>
    </w:lvl>
    <w:lvl w:ilvl="1">
      <w:start w:val="1"/>
      <w:numFmt w:val="bullet"/>
      <w:lvlText w:val="•"/>
      <w:lvlJc w:val="left"/>
      <w:pPr>
        <w:ind w:left="1320" w:hanging="440"/>
      </w:pPr>
      <w:rPr>
        <w:rFonts w:ascii="Malgun Gothic" w:eastAsia="Malgun Gothic" w:hAnsi="Malgun Gothic" w:hint="eastAsia"/>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3"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956135574">
    <w:abstractNumId w:val="5"/>
  </w:num>
  <w:num w:numId="2" w16cid:durableId="536353972">
    <w:abstractNumId w:val="13"/>
  </w:num>
  <w:num w:numId="3" w16cid:durableId="1842308466">
    <w:abstractNumId w:val="12"/>
  </w:num>
  <w:num w:numId="4" w16cid:durableId="1010982668">
    <w:abstractNumId w:val="20"/>
  </w:num>
  <w:num w:numId="5" w16cid:durableId="2140806234">
    <w:abstractNumId w:val="18"/>
  </w:num>
  <w:num w:numId="6" w16cid:durableId="680931484">
    <w:abstractNumId w:val="23"/>
  </w:num>
  <w:num w:numId="7" w16cid:durableId="1698585067">
    <w:abstractNumId w:val="9"/>
  </w:num>
  <w:num w:numId="8" w16cid:durableId="1620793288">
    <w:abstractNumId w:val="2"/>
  </w:num>
  <w:num w:numId="9" w16cid:durableId="1909732046">
    <w:abstractNumId w:val="16"/>
  </w:num>
  <w:num w:numId="10" w16cid:durableId="362679906">
    <w:abstractNumId w:val="8"/>
  </w:num>
  <w:num w:numId="11" w16cid:durableId="556163781">
    <w:abstractNumId w:val="7"/>
  </w:num>
  <w:num w:numId="12" w16cid:durableId="15571636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68563386">
    <w:abstractNumId w:val="14"/>
  </w:num>
  <w:num w:numId="14" w16cid:durableId="1713818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0843400">
    <w:abstractNumId w:val="3"/>
  </w:num>
  <w:num w:numId="16" w16cid:durableId="13045060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46589345">
    <w:abstractNumId w:val="1"/>
  </w:num>
  <w:num w:numId="18" w16cid:durableId="21302729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81269759">
    <w:abstractNumId w:val="11"/>
  </w:num>
  <w:num w:numId="20" w16cid:durableId="2398740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9373151">
    <w:abstractNumId w:val="10"/>
  </w:num>
  <w:num w:numId="22" w16cid:durableId="17099852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02214918">
    <w:abstractNumId w:val="17"/>
  </w:num>
  <w:num w:numId="24" w16cid:durableId="19512801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370366">
    <w:abstractNumId w:val="22"/>
  </w:num>
  <w:num w:numId="26" w16cid:durableId="11857493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30012526">
    <w:abstractNumId w:val="0"/>
  </w:num>
  <w:num w:numId="28" w16cid:durableId="14640326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66727945">
    <w:abstractNumId w:val="15"/>
  </w:num>
  <w:num w:numId="30" w16cid:durableId="1858081051">
    <w:abstractNumId w:val="6"/>
  </w:num>
  <w:num w:numId="31" w16cid:durableId="484129005">
    <w:abstractNumId w:val="21"/>
  </w:num>
  <w:num w:numId="32" w16cid:durableId="502163373">
    <w:abstractNumId w:val="19"/>
  </w:num>
  <w:num w:numId="33" w16cid:durableId="6188768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409"/>
    <w:rsid w:val="00000DC7"/>
    <w:rsid w:val="00001594"/>
    <w:rsid w:val="00001EE0"/>
    <w:rsid w:val="0000223C"/>
    <w:rsid w:val="00004165"/>
    <w:rsid w:val="000052FB"/>
    <w:rsid w:val="00006116"/>
    <w:rsid w:val="00006D04"/>
    <w:rsid w:val="00006F14"/>
    <w:rsid w:val="00011EA8"/>
    <w:rsid w:val="00012289"/>
    <w:rsid w:val="00012B5E"/>
    <w:rsid w:val="00013E78"/>
    <w:rsid w:val="00014ABC"/>
    <w:rsid w:val="00015760"/>
    <w:rsid w:val="00015A06"/>
    <w:rsid w:val="00015C55"/>
    <w:rsid w:val="00016A52"/>
    <w:rsid w:val="0002087C"/>
    <w:rsid w:val="00020B0F"/>
    <w:rsid w:val="00020C56"/>
    <w:rsid w:val="00020DFA"/>
    <w:rsid w:val="00021CC6"/>
    <w:rsid w:val="00022BA9"/>
    <w:rsid w:val="00022DDC"/>
    <w:rsid w:val="00023A3A"/>
    <w:rsid w:val="00025341"/>
    <w:rsid w:val="00026ACC"/>
    <w:rsid w:val="00027856"/>
    <w:rsid w:val="000300AB"/>
    <w:rsid w:val="00031556"/>
    <w:rsid w:val="00031610"/>
    <w:rsid w:val="0003171D"/>
    <w:rsid w:val="000319AE"/>
    <w:rsid w:val="00031C1D"/>
    <w:rsid w:val="0003399B"/>
    <w:rsid w:val="00033BF5"/>
    <w:rsid w:val="00034812"/>
    <w:rsid w:val="00035C50"/>
    <w:rsid w:val="00036131"/>
    <w:rsid w:val="00036C83"/>
    <w:rsid w:val="000374C5"/>
    <w:rsid w:val="0003752E"/>
    <w:rsid w:val="000405FB"/>
    <w:rsid w:val="0004154B"/>
    <w:rsid w:val="00041E05"/>
    <w:rsid w:val="00043CA7"/>
    <w:rsid w:val="00043CF0"/>
    <w:rsid w:val="000441BA"/>
    <w:rsid w:val="0004579C"/>
    <w:rsid w:val="000457A1"/>
    <w:rsid w:val="00045871"/>
    <w:rsid w:val="0004790B"/>
    <w:rsid w:val="00047D4B"/>
    <w:rsid w:val="00050001"/>
    <w:rsid w:val="000504E6"/>
    <w:rsid w:val="00052041"/>
    <w:rsid w:val="0005275C"/>
    <w:rsid w:val="0005326A"/>
    <w:rsid w:val="0005456F"/>
    <w:rsid w:val="00054C6E"/>
    <w:rsid w:val="000558A1"/>
    <w:rsid w:val="00055FEB"/>
    <w:rsid w:val="000561C7"/>
    <w:rsid w:val="00056F68"/>
    <w:rsid w:val="00057766"/>
    <w:rsid w:val="00057F7A"/>
    <w:rsid w:val="00060594"/>
    <w:rsid w:val="000613A6"/>
    <w:rsid w:val="0006266D"/>
    <w:rsid w:val="00062B23"/>
    <w:rsid w:val="00062B72"/>
    <w:rsid w:val="00063437"/>
    <w:rsid w:val="00063625"/>
    <w:rsid w:val="00064B89"/>
    <w:rsid w:val="00065506"/>
    <w:rsid w:val="000664F1"/>
    <w:rsid w:val="00067BCE"/>
    <w:rsid w:val="00067D5F"/>
    <w:rsid w:val="00067E8D"/>
    <w:rsid w:val="00070344"/>
    <w:rsid w:val="000722CF"/>
    <w:rsid w:val="00072B00"/>
    <w:rsid w:val="000731C5"/>
    <w:rsid w:val="000737E0"/>
    <w:rsid w:val="0007382E"/>
    <w:rsid w:val="00073E65"/>
    <w:rsid w:val="000766E1"/>
    <w:rsid w:val="00076A9D"/>
    <w:rsid w:val="000771E1"/>
    <w:rsid w:val="00077FF6"/>
    <w:rsid w:val="00080D82"/>
    <w:rsid w:val="00081692"/>
    <w:rsid w:val="000817BC"/>
    <w:rsid w:val="000828A5"/>
    <w:rsid w:val="00082A40"/>
    <w:rsid w:val="00082C46"/>
    <w:rsid w:val="00083643"/>
    <w:rsid w:val="000837F9"/>
    <w:rsid w:val="00083F28"/>
    <w:rsid w:val="00084102"/>
    <w:rsid w:val="00084BAB"/>
    <w:rsid w:val="00085A0E"/>
    <w:rsid w:val="00086605"/>
    <w:rsid w:val="0008749B"/>
    <w:rsid w:val="00087548"/>
    <w:rsid w:val="00090F12"/>
    <w:rsid w:val="00090F8B"/>
    <w:rsid w:val="000919BB"/>
    <w:rsid w:val="00092058"/>
    <w:rsid w:val="00092369"/>
    <w:rsid w:val="000924F5"/>
    <w:rsid w:val="000927BB"/>
    <w:rsid w:val="000935A7"/>
    <w:rsid w:val="00093E7E"/>
    <w:rsid w:val="000962C7"/>
    <w:rsid w:val="00097A73"/>
    <w:rsid w:val="000A0CAD"/>
    <w:rsid w:val="000A0FB6"/>
    <w:rsid w:val="000A1830"/>
    <w:rsid w:val="000A3380"/>
    <w:rsid w:val="000A3AA4"/>
    <w:rsid w:val="000A4121"/>
    <w:rsid w:val="000A4195"/>
    <w:rsid w:val="000A4AA3"/>
    <w:rsid w:val="000A4D33"/>
    <w:rsid w:val="000A550E"/>
    <w:rsid w:val="000A7E3F"/>
    <w:rsid w:val="000B0641"/>
    <w:rsid w:val="000B0960"/>
    <w:rsid w:val="000B0D96"/>
    <w:rsid w:val="000B143D"/>
    <w:rsid w:val="000B195D"/>
    <w:rsid w:val="000B1A55"/>
    <w:rsid w:val="000B20BB"/>
    <w:rsid w:val="000B2454"/>
    <w:rsid w:val="000B2EF6"/>
    <w:rsid w:val="000B2EF8"/>
    <w:rsid w:val="000B2FA6"/>
    <w:rsid w:val="000B3B38"/>
    <w:rsid w:val="000B3DE5"/>
    <w:rsid w:val="000B4AA0"/>
    <w:rsid w:val="000B5491"/>
    <w:rsid w:val="000B5DE1"/>
    <w:rsid w:val="000B7441"/>
    <w:rsid w:val="000B7EDB"/>
    <w:rsid w:val="000C03D1"/>
    <w:rsid w:val="000C03FB"/>
    <w:rsid w:val="000C0950"/>
    <w:rsid w:val="000C0C7D"/>
    <w:rsid w:val="000C1961"/>
    <w:rsid w:val="000C1CC8"/>
    <w:rsid w:val="000C2553"/>
    <w:rsid w:val="000C38C3"/>
    <w:rsid w:val="000C3ECE"/>
    <w:rsid w:val="000C4549"/>
    <w:rsid w:val="000C6383"/>
    <w:rsid w:val="000C693A"/>
    <w:rsid w:val="000C6EBF"/>
    <w:rsid w:val="000C75C3"/>
    <w:rsid w:val="000D09FD"/>
    <w:rsid w:val="000D0B77"/>
    <w:rsid w:val="000D19DE"/>
    <w:rsid w:val="000D235D"/>
    <w:rsid w:val="000D26CF"/>
    <w:rsid w:val="000D355F"/>
    <w:rsid w:val="000D3D60"/>
    <w:rsid w:val="000D44FB"/>
    <w:rsid w:val="000D574B"/>
    <w:rsid w:val="000D5C7B"/>
    <w:rsid w:val="000D6694"/>
    <w:rsid w:val="000D6CFC"/>
    <w:rsid w:val="000D786E"/>
    <w:rsid w:val="000D7C28"/>
    <w:rsid w:val="000E1385"/>
    <w:rsid w:val="000E2453"/>
    <w:rsid w:val="000E2674"/>
    <w:rsid w:val="000E37F4"/>
    <w:rsid w:val="000E4117"/>
    <w:rsid w:val="000E5026"/>
    <w:rsid w:val="000E537B"/>
    <w:rsid w:val="000E564D"/>
    <w:rsid w:val="000E57D0"/>
    <w:rsid w:val="000E657F"/>
    <w:rsid w:val="000E719F"/>
    <w:rsid w:val="000E7858"/>
    <w:rsid w:val="000E7C1B"/>
    <w:rsid w:val="000F19CE"/>
    <w:rsid w:val="000F20E9"/>
    <w:rsid w:val="000F35D3"/>
    <w:rsid w:val="000F39CA"/>
    <w:rsid w:val="000F4C53"/>
    <w:rsid w:val="000F4F8C"/>
    <w:rsid w:val="000F55F8"/>
    <w:rsid w:val="000F5BF2"/>
    <w:rsid w:val="000F5C91"/>
    <w:rsid w:val="00100FDE"/>
    <w:rsid w:val="001019BE"/>
    <w:rsid w:val="001035CE"/>
    <w:rsid w:val="00104C14"/>
    <w:rsid w:val="00105454"/>
    <w:rsid w:val="00105603"/>
    <w:rsid w:val="00105DFD"/>
    <w:rsid w:val="00106F33"/>
    <w:rsid w:val="00107277"/>
    <w:rsid w:val="00107927"/>
    <w:rsid w:val="00107B66"/>
    <w:rsid w:val="00110E26"/>
    <w:rsid w:val="00110E8D"/>
    <w:rsid w:val="00111321"/>
    <w:rsid w:val="001117CD"/>
    <w:rsid w:val="00111C0C"/>
    <w:rsid w:val="001128E7"/>
    <w:rsid w:val="00112FA9"/>
    <w:rsid w:val="0011363A"/>
    <w:rsid w:val="001140E5"/>
    <w:rsid w:val="00114EB5"/>
    <w:rsid w:val="00117BD6"/>
    <w:rsid w:val="00117FF3"/>
    <w:rsid w:val="001206C2"/>
    <w:rsid w:val="0012108C"/>
    <w:rsid w:val="00121339"/>
    <w:rsid w:val="00121978"/>
    <w:rsid w:val="00121B58"/>
    <w:rsid w:val="00121FEA"/>
    <w:rsid w:val="00122721"/>
    <w:rsid w:val="00123422"/>
    <w:rsid w:val="001242D4"/>
    <w:rsid w:val="00124B6A"/>
    <w:rsid w:val="0012648F"/>
    <w:rsid w:val="00126A40"/>
    <w:rsid w:val="00130462"/>
    <w:rsid w:val="00131F48"/>
    <w:rsid w:val="001323CA"/>
    <w:rsid w:val="00132FB6"/>
    <w:rsid w:val="00133887"/>
    <w:rsid w:val="00133C80"/>
    <w:rsid w:val="001348E1"/>
    <w:rsid w:val="00136D4C"/>
    <w:rsid w:val="001374A5"/>
    <w:rsid w:val="00137F5F"/>
    <w:rsid w:val="00141825"/>
    <w:rsid w:val="001419ED"/>
    <w:rsid w:val="00142538"/>
    <w:rsid w:val="001426D2"/>
    <w:rsid w:val="00142BB9"/>
    <w:rsid w:val="001434B0"/>
    <w:rsid w:val="00144683"/>
    <w:rsid w:val="00144F96"/>
    <w:rsid w:val="001453CA"/>
    <w:rsid w:val="00145426"/>
    <w:rsid w:val="00150A99"/>
    <w:rsid w:val="00151D4B"/>
    <w:rsid w:val="00151EAC"/>
    <w:rsid w:val="0015297E"/>
    <w:rsid w:val="00152E00"/>
    <w:rsid w:val="00153528"/>
    <w:rsid w:val="00154AB8"/>
    <w:rsid w:val="00154E68"/>
    <w:rsid w:val="00156747"/>
    <w:rsid w:val="00156816"/>
    <w:rsid w:val="001572C1"/>
    <w:rsid w:val="00157DBE"/>
    <w:rsid w:val="001618BF"/>
    <w:rsid w:val="00162548"/>
    <w:rsid w:val="0016311A"/>
    <w:rsid w:val="00163449"/>
    <w:rsid w:val="001644AF"/>
    <w:rsid w:val="00164C1F"/>
    <w:rsid w:val="00164FF1"/>
    <w:rsid w:val="0016541B"/>
    <w:rsid w:val="00167CCB"/>
    <w:rsid w:val="00167D49"/>
    <w:rsid w:val="001703A3"/>
    <w:rsid w:val="001703BD"/>
    <w:rsid w:val="00172183"/>
    <w:rsid w:val="0017237E"/>
    <w:rsid w:val="00172517"/>
    <w:rsid w:val="00173785"/>
    <w:rsid w:val="0017453D"/>
    <w:rsid w:val="001751AB"/>
    <w:rsid w:val="001755EF"/>
    <w:rsid w:val="00175A3F"/>
    <w:rsid w:val="0017636D"/>
    <w:rsid w:val="001764DF"/>
    <w:rsid w:val="0017689C"/>
    <w:rsid w:val="001776A0"/>
    <w:rsid w:val="001808BA"/>
    <w:rsid w:val="00180A31"/>
    <w:rsid w:val="00180E09"/>
    <w:rsid w:val="0018173D"/>
    <w:rsid w:val="00181ED8"/>
    <w:rsid w:val="00182227"/>
    <w:rsid w:val="00182779"/>
    <w:rsid w:val="00183D4C"/>
    <w:rsid w:val="00183F6D"/>
    <w:rsid w:val="00184D38"/>
    <w:rsid w:val="00186186"/>
    <w:rsid w:val="0018670E"/>
    <w:rsid w:val="0019130D"/>
    <w:rsid w:val="0019219A"/>
    <w:rsid w:val="0019304D"/>
    <w:rsid w:val="00193198"/>
    <w:rsid w:val="00193B27"/>
    <w:rsid w:val="00195077"/>
    <w:rsid w:val="001953FC"/>
    <w:rsid w:val="001956FF"/>
    <w:rsid w:val="0019575B"/>
    <w:rsid w:val="001A033F"/>
    <w:rsid w:val="001A046B"/>
    <w:rsid w:val="001A04B1"/>
    <w:rsid w:val="001A0739"/>
    <w:rsid w:val="001A08AA"/>
    <w:rsid w:val="001A0C8A"/>
    <w:rsid w:val="001A112A"/>
    <w:rsid w:val="001A274E"/>
    <w:rsid w:val="001A2A2B"/>
    <w:rsid w:val="001A3EDE"/>
    <w:rsid w:val="001A4356"/>
    <w:rsid w:val="001A43A7"/>
    <w:rsid w:val="001A4B59"/>
    <w:rsid w:val="001A59CB"/>
    <w:rsid w:val="001A60A0"/>
    <w:rsid w:val="001A65AC"/>
    <w:rsid w:val="001B058F"/>
    <w:rsid w:val="001B0D41"/>
    <w:rsid w:val="001B0F64"/>
    <w:rsid w:val="001B1972"/>
    <w:rsid w:val="001B2877"/>
    <w:rsid w:val="001B3898"/>
    <w:rsid w:val="001B3994"/>
    <w:rsid w:val="001B6231"/>
    <w:rsid w:val="001B6BC9"/>
    <w:rsid w:val="001B7991"/>
    <w:rsid w:val="001B7C4A"/>
    <w:rsid w:val="001C047B"/>
    <w:rsid w:val="001C0C59"/>
    <w:rsid w:val="001C1409"/>
    <w:rsid w:val="001C2AE6"/>
    <w:rsid w:val="001C3264"/>
    <w:rsid w:val="001C3390"/>
    <w:rsid w:val="001C35BA"/>
    <w:rsid w:val="001C3D26"/>
    <w:rsid w:val="001C4A89"/>
    <w:rsid w:val="001C5B82"/>
    <w:rsid w:val="001C5F86"/>
    <w:rsid w:val="001C6177"/>
    <w:rsid w:val="001C7179"/>
    <w:rsid w:val="001D0363"/>
    <w:rsid w:val="001D1139"/>
    <w:rsid w:val="001D1249"/>
    <w:rsid w:val="001D12B4"/>
    <w:rsid w:val="001D1B07"/>
    <w:rsid w:val="001D1BB9"/>
    <w:rsid w:val="001D38F0"/>
    <w:rsid w:val="001D3BA7"/>
    <w:rsid w:val="001D4FDF"/>
    <w:rsid w:val="001D5305"/>
    <w:rsid w:val="001D65D2"/>
    <w:rsid w:val="001D66BF"/>
    <w:rsid w:val="001D73AD"/>
    <w:rsid w:val="001D7D94"/>
    <w:rsid w:val="001D7E6F"/>
    <w:rsid w:val="001E0011"/>
    <w:rsid w:val="001E0A28"/>
    <w:rsid w:val="001E37BE"/>
    <w:rsid w:val="001E3826"/>
    <w:rsid w:val="001E3A9E"/>
    <w:rsid w:val="001E4218"/>
    <w:rsid w:val="001E5A06"/>
    <w:rsid w:val="001E6C4D"/>
    <w:rsid w:val="001E7171"/>
    <w:rsid w:val="001E77D9"/>
    <w:rsid w:val="001F0374"/>
    <w:rsid w:val="001F04BE"/>
    <w:rsid w:val="001F051F"/>
    <w:rsid w:val="001F0B20"/>
    <w:rsid w:val="001F22A5"/>
    <w:rsid w:val="001F2FD4"/>
    <w:rsid w:val="001F3D2E"/>
    <w:rsid w:val="001F4485"/>
    <w:rsid w:val="001F5106"/>
    <w:rsid w:val="001F681B"/>
    <w:rsid w:val="001F7BFA"/>
    <w:rsid w:val="00200A62"/>
    <w:rsid w:val="00202181"/>
    <w:rsid w:val="00202639"/>
    <w:rsid w:val="00202D0E"/>
    <w:rsid w:val="00203740"/>
    <w:rsid w:val="00207BDF"/>
    <w:rsid w:val="002102FA"/>
    <w:rsid w:val="002114D8"/>
    <w:rsid w:val="00211A0D"/>
    <w:rsid w:val="00211A23"/>
    <w:rsid w:val="00212FEF"/>
    <w:rsid w:val="002138EA"/>
    <w:rsid w:val="002139EA"/>
    <w:rsid w:val="00213F84"/>
    <w:rsid w:val="0021405A"/>
    <w:rsid w:val="00214FBD"/>
    <w:rsid w:val="002158C9"/>
    <w:rsid w:val="00216209"/>
    <w:rsid w:val="00216586"/>
    <w:rsid w:val="00216D62"/>
    <w:rsid w:val="002178F2"/>
    <w:rsid w:val="002202FD"/>
    <w:rsid w:val="00221E08"/>
    <w:rsid w:val="002224AB"/>
    <w:rsid w:val="00222897"/>
    <w:rsid w:val="00222B0C"/>
    <w:rsid w:val="0022370B"/>
    <w:rsid w:val="00223D4C"/>
    <w:rsid w:val="00223E21"/>
    <w:rsid w:val="002246D6"/>
    <w:rsid w:val="00226A71"/>
    <w:rsid w:val="0022773A"/>
    <w:rsid w:val="00227E32"/>
    <w:rsid w:val="00230846"/>
    <w:rsid w:val="002308AC"/>
    <w:rsid w:val="00232C1F"/>
    <w:rsid w:val="0023418E"/>
    <w:rsid w:val="00235394"/>
    <w:rsid w:val="00235577"/>
    <w:rsid w:val="002371B2"/>
    <w:rsid w:val="002411FE"/>
    <w:rsid w:val="002419D1"/>
    <w:rsid w:val="002435CA"/>
    <w:rsid w:val="0024469F"/>
    <w:rsid w:val="00245634"/>
    <w:rsid w:val="00247489"/>
    <w:rsid w:val="002479E1"/>
    <w:rsid w:val="00247D53"/>
    <w:rsid w:val="00250B5B"/>
    <w:rsid w:val="0025115A"/>
    <w:rsid w:val="0025258F"/>
    <w:rsid w:val="00252DB8"/>
    <w:rsid w:val="00252EB6"/>
    <w:rsid w:val="002537BC"/>
    <w:rsid w:val="0025392D"/>
    <w:rsid w:val="00253BA0"/>
    <w:rsid w:val="00254142"/>
    <w:rsid w:val="00255C58"/>
    <w:rsid w:val="0025758D"/>
    <w:rsid w:val="00260EC7"/>
    <w:rsid w:val="00261539"/>
    <w:rsid w:val="0026179F"/>
    <w:rsid w:val="002621B6"/>
    <w:rsid w:val="002666AE"/>
    <w:rsid w:val="00267B71"/>
    <w:rsid w:val="0027040E"/>
    <w:rsid w:val="00270542"/>
    <w:rsid w:val="00271652"/>
    <w:rsid w:val="0027166C"/>
    <w:rsid w:val="00271E32"/>
    <w:rsid w:val="002731B1"/>
    <w:rsid w:val="002749FC"/>
    <w:rsid w:val="00274B6B"/>
    <w:rsid w:val="00274E1A"/>
    <w:rsid w:val="00274E25"/>
    <w:rsid w:val="002760C0"/>
    <w:rsid w:val="00276B6D"/>
    <w:rsid w:val="002775B1"/>
    <w:rsid w:val="002775B9"/>
    <w:rsid w:val="00280DE3"/>
    <w:rsid w:val="002811C4"/>
    <w:rsid w:val="00281F31"/>
    <w:rsid w:val="00282213"/>
    <w:rsid w:val="0028290B"/>
    <w:rsid w:val="00282E1C"/>
    <w:rsid w:val="00284016"/>
    <w:rsid w:val="002845E4"/>
    <w:rsid w:val="00284E4C"/>
    <w:rsid w:val="00285273"/>
    <w:rsid w:val="002853BE"/>
    <w:rsid w:val="002858BF"/>
    <w:rsid w:val="00286601"/>
    <w:rsid w:val="002872B9"/>
    <w:rsid w:val="002903C3"/>
    <w:rsid w:val="0029157B"/>
    <w:rsid w:val="0029214C"/>
    <w:rsid w:val="0029325A"/>
    <w:rsid w:val="00293601"/>
    <w:rsid w:val="002939AF"/>
    <w:rsid w:val="00293A82"/>
    <w:rsid w:val="00293D04"/>
    <w:rsid w:val="00294491"/>
    <w:rsid w:val="00294BDE"/>
    <w:rsid w:val="002A0316"/>
    <w:rsid w:val="002A0CED"/>
    <w:rsid w:val="002A1A60"/>
    <w:rsid w:val="002A282D"/>
    <w:rsid w:val="002A3162"/>
    <w:rsid w:val="002A3C4D"/>
    <w:rsid w:val="002A428F"/>
    <w:rsid w:val="002A4CD0"/>
    <w:rsid w:val="002A5491"/>
    <w:rsid w:val="002A55ED"/>
    <w:rsid w:val="002A6006"/>
    <w:rsid w:val="002A7022"/>
    <w:rsid w:val="002A7DA6"/>
    <w:rsid w:val="002B0221"/>
    <w:rsid w:val="002B073B"/>
    <w:rsid w:val="002B1AB3"/>
    <w:rsid w:val="002B1B77"/>
    <w:rsid w:val="002B21D1"/>
    <w:rsid w:val="002B3406"/>
    <w:rsid w:val="002B377F"/>
    <w:rsid w:val="002B3ED1"/>
    <w:rsid w:val="002B516C"/>
    <w:rsid w:val="002B5E1D"/>
    <w:rsid w:val="002B60C1"/>
    <w:rsid w:val="002B69F4"/>
    <w:rsid w:val="002B6BFA"/>
    <w:rsid w:val="002B707F"/>
    <w:rsid w:val="002B7FBD"/>
    <w:rsid w:val="002C0BFB"/>
    <w:rsid w:val="002C14B3"/>
    <w:rsid w:val="002C4B52"/>
    <w:rsid w:val="002C5405"/>
    <w:rsid w:val="002C63B2"/>
    <w:rsid w:val="002C765B"/>
    <w:rsid w:val="002D0161"/>
    <w:rsid w:val="002D0248"/>
    <w:rsid w:val="002D03E5"/>
    <w:rsid w:val="002D1168"/>
    <w:rsid w:val="002D21BC"/>
    <w:rsid w:val="002D36EB"/>
    <w:rsid w:val="002D6151"/>
    <w:rsid w:val="002D6BDF"/>
    <w:rsid w:val="002D7480"/>
    <w:rsid w:val="002E0792"/>
    <w:rsid w:val="002E0C04"/>
    <w:rsid w:val="002E2CE9"/>
    <w:rsid w:val="002E3468"/>
    <w:rsid w:val="002E3BF7"/>
    <w:rsid w:val="002E403E"/>
    <w:rsid w:val="002E44BD"/>
    <w:rsid w:val="002E4C74"/>
    <w:rsid w:val="002F03C5"/>
    <w:rsid w:val="002F11BE"/>
    <w:rsid w:val="002F158C"/>
    <w:rsid w:val="002F1A13"/>
    <w:rsid w:val="002F2516"/>
    <w:rsid w:val="002F27F1"/>
    <w:rsid w:val="002F2E0A"/>
    <w:rsid w:val="002F3119"/>
    <w:rsid w:val="002F4093"/>
    <w:rsid w:val="002F5636"/>
    <w:rsid w:val="002F5C42"/>
    <w:rsid w:val="002F61A6"/>
    <w:rsid w:val="002F71E6"/>
    <w:rsid w:val="00300324"/>
    <w:rsid w:val="0030162F"/>
    <w:rsid w:val="00301C8E"/>
    <w:rsid w:val="003022A5"/>
    <w:rsid w:val="003037CF"/>
    <w:rsid w:val="00304B64"/>
    <w:rsid w:val="00306E50"/>
    <w:rsid w:val="00307E51"/>
    <w:rsid w:val="00311363"/>
    <w:rsid w:val="00312557"/>
    <w:rsid w:val="00312DDC"/>
    <w:rsid w:val="0031327C"/>
    <w:rsid w:val="00313654"/>
    <w:rsid w:val="00313C62"/>
    <w:rsid w:val="00315867"/>
    <w:rsid w:val="0031599A"/>
    <w:rsid w:val="00315CEA"/>
    <w:rsid w:val="00321150"/>
    <w:rsid w:val="00321672"/>
    <w:rsid w:val="003220D4"/>
    <w:rsid w:val="00322915"/>
    <w:rsid w:val="00322BAA"/>
    <w:rsid w:val="00323811"/>
    <w:rsid w:val="00323CA3"/>
    <w:rsid w:val="00323EE9"/>
    <w:rsid w:val="0032501A"/>
    <w:rsid w:val="00325C7F"/>
    <w:rsid w:val="003260D7"/>
    <w:rsid w:val="00326B5A"/>
    <w:rsid w:val="003319A0"/>
    <w:rsid w:val="00334174"/>
    <w:rsid w:val="00336697"/>
    <w:rsid w:val="00336705"/>
    <w:rsid w:val="00340B12"/>
    <w:rsid w:val="003411BF"/>
    <w:rsid w:val="00341490"/>
    <w:rsid w:val="003417B3"/>
    <w:rsid w:val="003418CB"/>
    <w:rsid w:val="00342E6F"/>
    <w:rsid w:val="00342EB6"/>
    <w:rsid w:val="00344E93"/>
    <w:rsid w:val="003456B8"/>
    <w:rsid w:val="00346D71"/>
    <w:rsid w:val="0034743C"/>
    <w:rsid w:val="003478D9"/>
    <w:rsid w:val="00350C18"/>
    <w:rsid w:val="003533D1"/>
    <w:rsid w:val="00354571"/>
    <w:rsid w:val="00354C45"/>
    <w:rsid w:val="00354DBF"/>
    <w:rsid w:val="00354E67"/>
    <w:rsid w:val="00355873"/>
    <w:rsid w:val="0035647B"/>
    <w:rsid w:val="0035660F"/>
    <w:rsid w:val="00357453"/>
    <w:rsid w:val="00357E7C"/>
    <w:rsid w:val="003602E6"/>
    <w:rsid w:val="00360775"/>
    <w:rsid w:val="003628B9"/>
    <w:rsid w:val="00362D8F"/>
    <w:rsid w:val="00364D02"/>
    <w:rsid w:val="003659A7"/>
    <w:rsid w:val="00367492"/>
    <w:rsid w:val="00367724"/>
    <w:rsid w:val="00370F25"/>
    <w:rsid w:val="003710BA"/>
    <w:rsid w:val="00372015"/>
    <w:rsid w:val="0037203A"/>
    <w:rsid w:val="0037563F"/>
    <w:rsid w:val="00376198"/>
    <w:rsid w:val="003767F9"/>
    <w:rsid w:val="00376990"/>
    <w:rsid w:val="003770F6"/>
    <w:rsid w:val="00380201"/>
    <w:rsid w:val="003823EF"/>
    <w:rsid w:val="00383E37"/>
    <w:rsid w:val="00384860"/>
    <w:rsid w:val="0038495F"/>
    <w:rsid w:val="0038498C"/>
    <w:rsid w:val="00385629"/>
    <w:rsid w:val="00385A46"/>
    <w:rsid w:val="003877D5"/>
    <w:rsid w:val="00393042"/>
    <w:rsid w:val="003939B1"/>
    <w:rsid w:val="00393E5D"/>
    <w:rsid w:val="003944A7"/>
    <w:rsid w:val="00394A6A"/>
    <w:rsid w:val="00394AD5"/>
    <w:rsid w:val="0039563B"/>
    <w:rsid w:val="00395948"/>
    <w:rsid w:val="00395D09"/>
    <w:rsid w:val="0039642D"/>
    <w:rsid w:val="00397360"/>
    <w:rsid w:val="003A1989"/>
    <w:rsid w:val="003A2E40"/>
    <w:rsid w:val="003A4B79"/>
    <w:rsid w:val="003A77E5"/>
    <w:rsid w:val="003B0158"/>
    <w:rsid w:val="003B01E4"/>
    <w:rsid w:val="003B031D"/>
    <w:rsid w:val="003B15C4"/>
    <w:rsid w:val="003B1BAB"/>
    <w:rsid w:val="003B1D6A"/>
    <w:rsid w:val="003B1F11"/>
    <w:rsid w:val="003B3631"/>
    <w:rsid w:val="003B40B6"/>
    <w:rsid w:val="003B56DB"/>
    <w:rsid w:val="003B57B4"/>
    <w:rsid w:val="003B74E1"/>
    <w:rsid w:val="003B755E"/>
    <w:rsid w:val="003B75BA"/>
    <w:rsid w:val="003C027B"/>
    <w:rsid w:val="003C228E"/>
    <w:rsid w:val="003C2B35"/>
    <w:rsid w:val="003C3E10"/>
    <w:rsid w:val="003C4F9F"/>
    <w:rsid w:val="003C51E7"/>
    <w:rsid w:val="003C5551"/>
    <w:rsid w:val="003C61D8"/>
    <w:rsid w:val="003C61E7"/>
    <w:rsid w:val="003C6893"/>
    <w:rsid w:val="003C6DE2"/>
    <w:rsid w:val="003D0C17"/>
    <w:rsid w:val="003D16E8"/>
    <w:rsid w:val="003D1EFD"/>
    <w:rsid w:val="003D28BF"/>
    <w:rsid w:val="003D2D4D"/>
    <w:rsid w:val="003D420F"/>
    <w:rsid w:val="003D4215"/>
    <w:rsid w:val="003D4C47"/>
    <w:rsid w:val="003D56A9"/>
    <w:rsid w:val="003D7719"/>
    <w:rsid w:val="003D7CE5"/>
    <w:rsid w:val="003D7D70"/>
    <w:rsid w:val="003E0C5D"/>
    <w:rsid w:val="003E0FE8"/>
    <w:rsid w:val="003E0FFD"/>
    <w:rsid w:val="003E1098"/>
    <w:rsid w:val="003E1AFC"/>
    <w:rsid w:val="003E21A1"/>
    <w:rsid w:val="003E40EE"/>
    <w:rsid w:val="003E4880"/>
    <w:rsid w:val="003E5153"/>
    <w:rsid w:val="003E54AF"/>
    <w:rsid w:val="003E5F7E"/>
    <w:rsid w:val="003E7825"/>
    <w:rsid w:val="003F0D21"/>
    <w:rsid w:val="003F1C1B"/>
    <w:rsid w:val="003F3707"/>
    <w:rsid w:val="003F3A2F"/>
    <w:rsid w:val="003F4DE3"/>
    <w:rsid w:val="003F5E85"/>
    <w:rsid w:val="003F758F"/>
    <w:rsid w:val="00400216"/>
    <w:rsid w:val="00400C13"/>
    <w:rsid w:val="00401144"/>
    <w:rsid w:val="00402E5C"/>
    <w:rsid w:val="00404831"/>
    <w:rsid w:val="0040484B"/>
    <w:rsid w:val="00404DC8"/>
    <w:rsid w:val="00407055"/>
    <w:rsid w:val="0040720E"/>
    <w:rsid w:val="00407661"/>
    <w:rsid w:val="00410314"/>
    <w:rsid w:val="00410AB3"/>
    <w:rsid w:val="00412063"/>
    <w:rsid w:val="0041233D"/>
    <w:rsid w:val="00412958"/>
    <w:rsid w:val="00412EB1"/>
    <w:rsid w:val="00412F8C"/>
    <w:rsid w:val="00413DDE"/>
    <w:rsid w:val="0041401C"/>
    <w:rsid w:val="00414118"/>
    <w:rsid w:val="00414BDE"/>
    <w:rsid w:val="0041606F"/>
    <w:rsid w:val="00416084"/>
    <w:rsid w:val="00416471"/>
    <w:rsid w:val="004200BD"/>
    <w:rsid w:val="004205A4"/>
    <w:rsid w:val="00421A8F"/>
    <w:rsid w:val="00421D01"/>
    <w:rsid w:val="00422718"/>
    <w:rsid w:val="0042293E"/>
    <w:rsid w:val="00423DFA"/>
    <w:rsid w:val="00424F8C"/>
    <w:rsid w:val="00425F78"/>
    <w:rsid w:val="00426275"/>
    <w:rsid w:val="00426B63"/>
    <w:rsid w:val="00426D82"/>
    <w:rsid w:val="004271BA"/>
    <w:rsid w:val="00427699"/>
    <w:rsid w:val="00430497"/>
    <w:rsid w:val="00430EA5"/>
    <w:rsid w:val="00433E87"/>
    <w:rsid w:val="00434DC1"/>
    <w:rsid w:val="004350F4"/>
    <w:rsid w:val="0044075B"/>
    <w:rsid w:val="004412A0"/>
    <w:rsid w:val="00442337"/>
    <w:rsid w:val="004430CD"/>
    <w:rsid w:val="0044420A"/>
    <w:rsid w:val="00445AD4"/>
    <w:rsid w:val="00446408"/>
    <w:rsid w:val="00446606"/>
    <w:rsid w:val="0044726C"/>
    <w:rsid w:val="004476EF"/>
    <w:rsid w:val="00447BDF"/>
    <w:rsid w:val="00450392"/>
    <w:rsid w:val="00450F27"/>
    <w:rsid w:val="00450FDC"/>
    <w:rsid w:val="004510E5"/>
    <w:rsid w:val="00452760"/>
    <w:rsid w:val="00453888"/>
    <w:rsid w:val="00454122"/>
    <w:rsid w:val="004549E9"/>
    <w:rsid w:val="00456A75"/>
    <w:rsid w:val="0045785E"/>
    <w:rsid w:val="00460286"/>
    <w:rsid w:val="00460A42"/>
    <w:rsid w:val="00461E39"/>
    <w:rsid w:val="004629DB"/>
    <w:rsid w:val="00462D3A"/>
    <w:rsid w:val="00463088"/>
    <w:rsid w:val="00463521"/>
    <w:rsid w:val="0046502B"/>
    <w:rsid w:val="00465DBA"/>
    <w:rsid w:val="004661C8"/>
    <w:rsid w:val="0046656C"/>
    <w:rsid w:val="0046712E"/>
    <w:rsid w:val="00470D33"/>
    <w:rsid w:val="00471125"/>
    <w:rsid w:val="0047156D"/>
    <w:rsid w:val="00472595"/>
    <w:rsid w:val="00474019"/>
    <w:rsid w:val="004741C5"/>
    <w:rsid w:val="0047437A"/>
    <w:rsid w:val="00475929"/>
    <w:rsid w:val="004770ED"/>
    <w:rsid w:val="004779D5"/>
    <w:rsid w:val="004803ED"/>
    <w:rsid w:val="0048077F"/>
    <w:rsid w:val="00480843"/>
    <w:rsid w:val="00480E42"/>
    <w:rsid w:val="00481120"/>
    <w:rsid w:val="00481548"/>
    <w:rsid w:val="00481C14"/>
    <w:rsid w:val="004820D1"/>
    <w:rsid w:val="00482F6F"/>
    <w:rsid w:val="00484336"/>
    <w:rsid w:val="0048443D"/>
    <w:rsid w:val="00484C5D"/>
    <w:rsid w:val="00484FC9"/>
    <w:rsid w:val="0048543E"/>
    <w:rsid w:val="004868C1"/>
    <w:rsid w:val="0048750F"/>
    <w:rsid w:val="004905F1"/>
    <w:rsid w:val="004905F2"/>
    <w:rsid w:val="0049249A"/>
    <w:rsid w:val="004924F0"/>
    <w:rsid w:val="00492896"/>
    <w:rsid w:val="00493687"/>
    <w:rsid w:val="00493A1E"/>
    <w:rsid w:val="00493C6C"/>
    <w:rsid w:val="00494862"/>
    <w:rsid w:val="004959B3"/>
    <w:rsid w:val="00496650"/>
    <w:rsid w:val="004A0695"/>
    <w:rsid w:val="004A0708"/>
    <w:rsid w:val="004A091C"/>
    <w:rsid w:val="004A17B1"/>
    <w:rsid w:val="004A17E9"/>
    <w:rsid w:val="004A4251"/>
    <w:rsid w:val="004A4711"/>
    <w:rsid w:val="004A48CF"/>
    <w:rsid w:val="004A495F"/>
    <w:rsid w:val="004A5951"/>
    <w:rsid w:val="004A623F"/>
    <w:rsid w:val="004A7544"/>
    <w:rsid w:val="004B09B7"/>
    <w:rsid w:val="004B0F40"/>
    <w:rsid w:val="004B2737"/>
    <w:rsid w:val="004B3440"/>
    <w:rsid w:val="004B4509"/>
    <w:rsid w:val="004B4EC2"/>
    <w:rsid w:val="004B5288"/>
    <w:rsid w:val="004B6AE2"/>
    <w:rsid w:val="004B6B0F"/>
    <w:rsid w:val="004B6F7A"/>
    <w:rsid w:val="004B7A49"/>
    <w:rsid w:val="004C0964"/>
    <w:rsid w:val="004C175F"/>
    <w:rsid w:val="004C1B8B"/>
    <w:rsid w:val="004C1DCB"/>
    <w:rsid w:val="004C2EDC"/>
    <w:rsid w:val="004C4AF2"/>
    <w:rsid w:val="004C4F9C"/>
    <w:rsid w:val="004C54E5"/>
    <w:rsid w:val="004C6A24"/>
    <w:rsid w:val="004C7768"/>
    <w:rsid w:val="004C7DC8"/>
    <w:rsid w:val="004D037E"/>
    <w:rsid w:val="004D04F6"/>
    <w:rsid w:val="004D0EB2"/>
    <w:rsid w:val="004D21B0"/>
    <w:rsid w:val="004D52C5"/>
    <w:rsid w:val="004D6B85"/>
    <w:rsid w:val="004D6DFF"/>
    <w:rsid w:val="004D737D"/>
    <w:rsid w:val="004D7DFB"/>
    <w:rsid w:val="004E0214"/>
    <w:rsid w:val="004E0D9F"/>
    <w:rsid w:val="004E1AEF"/>
    <w:rsid w:val="004E2659"/>
    <w:rsid w:val="004E36D7"/>
    <w:rsid w:val="004E39EE"/>
    <w:rsid w:val="004E475B"/>
    <w:rsid w:val="004E475C"/>
    <w:rsid w:val="004E56E0"/>
    <w:rsid w:val="004E5F43"/>
    <w:rsid w:val="004E6DD4"/>
    <w:rsid w:val="004E7329"/>
    <w:rsid w:val="004E7A2A"/>
    <w:rsid w:val="004F0835"/>
    <w:rsid w:val="004F24DA"/>
    <w:rsid w:val="004F2CB0"/>
    <w:rsid w:val="004F3589"/>
    <w:rsid w:val="004F3C5E"/>
    <w:rsid w:val="004F4310"/>
    <w:rsid w:val="004F452E"/>
    <w:rsid w:val="004F4CC8"/>
    <w:rsid w:val="004F4D92"/>
    <w:rsid w:val="004F6D50"/>
    <w:rsid w:val="004F753E"/>
    <w:rsid w:val="004F7541"/>
    <w:rsid w:val="00500FF7"/>
    <w:rsid w:val="005017F7"/>
    <w:rsid w:val="00501FA7"/>
    <w:rsid w:val="005034DC"/>
    <w:rsid w:val="00503D57"/>
    <w:rsid w:val="00505512"/>
    <w:rsid w:val="00505BFA"/>
    <w:rsid w:val="00506A96"/>
    <w:rsid w:val="005071B4"/>
    <w:rsid w:val="00507687"/>
    <w:rsid w:val="00510402"/>
    <w:rsid w:val="00510BEC"/>
    <w:rsid w:val="005117A9"/>
    <w:rsid w:val="00511F57"/>
    <w:rsid w:val="005126AF"/>
    <w:rsid w:val="00512D8C"/>
    <w:rsid w:val="005131C9"/>
    <w:rsid w:val="005132F0"/>
    <w:rsid w:val="00515CBE"/>
    <w:rsid w:val="00515E2B"/>
    <w:rsid w:val="005163BE"/>
    <w:rsid w:val="00520B24"/>
    <w:rsid w:val="005213A8"/>
    <w:rsid w:val="00522A7E"/>
    <w:rsid w:val="00522BD5"/>
    <w:rsid w:val="00522F00"/>
    <w:rsid w:val="00522F20"/>
    <w:rsid w:val="00522F53"/>
    <w:rsid w:val="0052361D"/>
    <w:rsid w:val="0052394C"/>
    <w:rsid w:val="005243A9"/>
    <w:rsid w:val="00524620"/>
    <w:rsid w:val="0052478F"/>
    <w:rsid w:val="00525000"/>
    <w:rsid w:val="005255FF"/>
    <w:rsid w:val="00526023"/>
    <w:rsid w:val="005272E4"/>
    <w:rsid w:val="005308DB"/>
    <w:rsid w:val="00530A2E"/>
    <w:rsid w:val="00530FBE"/>
    <w:rsid w:val="00531E0B"/>
    <w:rsid w:val="00533159"/>
    <w:rsid w:val="005339DB"/>
    <w:rsid w:val="00533F5E"/>
    <w:rsid w:val="00534C89"/>
    <w:rsid w:val="00536D52"/>
    <w:rsid w:val="005370DF"/>
    <w:rsid w:val="00537626"/>
    <w:rsid w:val="00541573"/>
    <w:rsid w:val="0054348A"/>
    <w:rsid w:val="00544D57"/>
    <w:rsid w:val="0054688B"/>
    <w:rsid w:val="0054778D"/>
    <w:rsid w:val="0055050D"/>
    <w:rsid w:val="005551BE"/>
    <w:rsid w:val="00557FE2"/>
    <w:rsid w:val="005606F1"/>
    <w:rsid w:val="005612DC"/>
    <w:rsid w:val="00564C0D"/>
    <w:rsid w:val="00564F83"/>
    <w:rsid w:val="00566284"/>
    <w:rsid w:val="00567585"/>
    <w:rsid w:val="00567639"/>
    <w:rsid w:val="005677A9"/>
    <w:rsid w:val="005701CB"/>
    <w:rsid w:val="00571008"/>
    <w:rsid w:val="00571371"/>
    <w:rsid w:val="00571777"/>
    <w:rsid w:val="00573381"/>
    <w:rsid w:val="005742B8"/>
    <w:rsid w:val="00574B24"/>
    <w:rsid w:val="00575169"/>
    <w:rsid w:val="005757A5"/>
    <w:rsid w:val="005764B1"/>
    <w:rsid w:val="005766C9"/>
    <w:rsid w:val="005808DC"/>
    <w:rsid w:val="00580FF5"/>
    <w:rsid w:val="00581C5F"/>
    <w:rsid w:val="00581F3B"/>
    <w:rsid w:val="0058265C"/>
    <w:rsid w:val="00583DDE"/>
    <w:rsid w:val="0058519C"/>
    <w:rsid w:val="00586D05"/>
    <w:rsid w:val="005874AD"/>
    <w:rsid w:val="00587922"/>
    <w:rsid w:val="0059149A"/>
    <w:rsid w:val="005916FB"/>
    <w:rsid w:val="00591B86"/>
    <w:rsid w:val="0059202F"/>
    <w:rsid w:val="005921DD"/>
    <w:rsid w:val="005929BC"/>
    <w:rsid w:val="005942EA"/>
    <w:rsid w:val="00595361"/>
    <w:rsid w:val="005956EE"/>
    <w:rsid w:val="00595F0D"/>
    <w:rsid w:val="00596193"/>
    <w:rsid w:val="00597811"/>
    <w:rsid w:val="005A083E"/>
    <w:rsid w:val="005A087F"/>
    <w:rsid w:val="005A1E3D"/>
    <w:rsid w:val="005A3CF0"/>
    <w:rsid w:val="005A4DF7"/>
    <w:rsid w:val="005A6400"/>
    <w:rsid w:val="005A7FE1"/>
    <w:rsid w:val="005B0627"/>
    <w:rsid w:val="005B1D38"/>
    <w:rsid w:val="005B2352"/>
    <w:rsid w:val="005B318B"/>
    <w:rsid w:val="005B4802"/>
    <w:rsid w:val="005B514E"/>
    <w:rsid w:val="005B664A"/>
    <w:rsid w:val="005B66DB"/>
    <w:rsid w:val="005B71EE"/>
    <w:rsid w:val="005B72E1"/>
    <w:rsid w:val="005B755A"/>
    <w:rsid w:val="005C084F"/>
    <w:rsid w:val="005C14EE"/>
    <w:rsid w:val="005C1621"/>
    <w:rsid w:val="005C1EA6"/>
    <w:rsid w:val="005C2352"/>
    <w:rsid w:val="005C3EE5"/>
    <w:rsid w:val="005C4484"/>
    <w:rsid w:val="005C55BB"/>
    <w:rsid w:val="005C5C96"/>
    <w:rsid w:val="005C6257"/>
    <w:rsid w:val="005C7ABB"/>
    <w:rsid w:val="005D02AC"/>
    <w:rsid w:val="005D0B99"/>
    <w:rsid w:val="005D0F8F"/>
    <w:rsid w:val="005D1BA3"/>
    <w:rsid w:val="005D1EC5"/>
    <w:rsid w:val="005D308E"/>
    <w:rsid w:val="005D34A5"/>
    <w:rsid w:val="005D3A48"/>
    <w:rsid w:val="005D5FB7"/>
    <w:rsid w:val="005D620E"/>
    <w:rsid w:val="005D7AF8"/>
    <w:rsid w:val="005D7B5C"/>
    <w:rsid w:val="005E12EB"/>
    <w:rsid w:val="005E14E7"/>
    <w:rsid w:val="005E17BF"/>
    <w:rsid w:val="005E23C4"/>
    <w:rsid w:val="005E34BC"/>
    <w:rsid w:val="005E366A"/>
    <w:rsid w:val="005E484C"/>
    <w:rsid w:val="005E4AC6"/>
    <w:rsid w:val="005E5399"/>
    <w:rsid w:val="005E6287"/>
    <w:rsid w:val="005E7E72"/>
    <w:rsid w:val="005F1B96"/>
    <w:rsid w:val="005F2145"/>
    <w:rsid w:val="005F2647"/>
    <w:rsid w:val="005F2D87"/>
    <w:rsid w:val="005F3756"/>
    <w:rsid w:val="005F43EB"/>
    <w:rsid w:val="005F48AC"/>
    <w:rsid w:val="005F49DE"/>
    <w:rsid w:val="005F4AD9"/>
    <w:rsid w:val="005F4ADF"/>
    <w:rsid w:val="005F541A"/>
    <w:rsid w:val="005F60E2"/>
    <w:rsid w:val="0060023E"/>
    <w:rsid w:val="006016E1"/>
    <w:rsid w:val="00602D27"/>
    <w:rsid w:val="0060356B"/>
    <w:rsid w:val="00603FC7"/>
    <w:rsid w:val="00604211"/>
    <w:rsid w:val="00607B8C"/>
    <w:rsid w:val="006130A7"/>
    <w:rsid w:val="00613535"/>
    <w:rsid w:val="00613E2F"/>
    <w:rsid w:val="006144A1"/>
    <w:rsid w:val="00615256"/>
    <w:rsid w:val="00615EBB"/>
    <w:rsid w:val="00616096"/>
    <w:rsid w:val="006160A2"/>
    <w:rsid w:val="006174D7"/>
    <w:rsid w:val="0061753D"/>
    <w:rsid w:val="0062178A"/>
    <w:rsid w:val="00622450"/>
    <w:rsid w:val="006238BE"/>
    <w:rsid w:val="0062477D"/>
    <w:rsid w:val="006253C9"/>
    <w:rsid w:val="00626F3E"/>
    <w:rsid w:val="006302AA"/>
    <w:rsid w:val="00630FE7"/>
    <w:rsid w:val="0063123D"/>
    <w:rsid w:val="0063188D"/>
    <w:rsid w:val="00632E08"/>
    <w:rsid w:val="006336A0"/>
    <w:rsid w:val="00633E81"/>
    <w:rsid w:val="006346FA"/>
    <w:rsid w:val="006363BD"/>
    <w:rsid w:val="00637B72"/>
    <w:rsid w:val="00637D4D"/>
    <w:rsid w:val="0064032D"/>
    <w:rsid w:val="00640424"/>
    <w:rsid w:val="006412DC"/>
    <w:rsid w:val="00641504"/>
    <w:rsid w:val="006418C7"/>
    <w:rsid w:val="00642AD2"/>
    <w:rsid w:val="00642BC6"/>
    <w:rsid w:val="00643A57"/>
    <w:rsid w:val="00644790"/>
    <w:rsid w:val="00644F7F"/>
    <w:rsid w:val="00646665"/>
    <w:rsid w:val="00647689"/>
    <w:rsid w:val="00647B30"/>
    <w:rsid w:val="00647F04"/>
    <w:rsid w:val="006501AF"/>
    <w:rsid w:val="00650DDE"/>
    <w:rsid w:val="00650E76"/>
    <w:rsid w:val="00651425"/>
    <w:rsid w:val="00651C24"/>
    <w:rsid w:val="00653BCF"/>
    <w:rsid w:val="00653EF2"/>
    <w:rsid w:val="006544B2"/>
    <w:rsid w:val="00654FBA"/>
    <w:rsid w:val="0065505B"/>
    <w:rsid w:val="00655108"/>
    <w:rsid w:val="00655373"/>
    <w:rsid w:val="006557DE"/>
    <w:rsid w:val="00655E21"/>
    <w:rsid w:val="00655F61"/>
    <w:rsid w:val="00656749"/>
    <w:rsid w:val="00656DEA"/>
    <w:rsid w:val="0065724C"/>
    <w:rsid w:val="00657DA6"/>
    <w:rsid w:val="00660090"/>
    <w:rsid w:val="0066063D"/>
    <w:rsid w:val="0066097C"/>
    <w:rsid w:val="0066128D"/>
    <w:rsid w:val="00662830"/>
    <w:rsid w:val="006643F3"/>
    <w:rsid w:val="00665121"/>
    <w:rsid w:val="006670AC"/>
    <w:rsid w:val="00670035"/>
    <w:rsid w:val="0067062F"/>
    <w:rsid w:val="00672307"/>
    <w:rsid w:val="00673504"/>
    <w:rsid w:val="00673557"/>
    <w:rsid w:val="006748D0"/>
    <w:rsid w:val="00674C47"/>
    <w:rsid w:val="006756A0"/>
    <w:rsid w:val="00675C33"/>
    <w:rsid w:val="006808C6"/>
    <w:rsid w:val="006808EF"/>
    <w:rsid w:val="0068094C"/>
    <w:rsid w:val="00680C01"/>
    <w:rsid w:val="0068159A"/>
    <w:rsid w:val="00681885"/>
    <w:rsid w:val="00681960"/>
    <w:rsid w:val="00682668"/>
    <w:rsid w:val="006836FA"/>
    <w:rsid w:val="00684CC2"/>
    <w:rsid w:val="00684FD7"/>
    <w:rsid w:val="00685864"/>
    <w:rsid w:val="00686138"/>
    <w:rsid w:val="0068742F"/>
    <w:rsid w:val="00687862"/>
    <w:rsid w:val="00687A40"/>
    <w:rsid w:val="006906D9"/>
    <w:rsid w:val="00690974"/>
    <w:rsid w:val="00690CF5"/>
    <w:rsid w:val="00690F6C"/>
    <w:rsid w:val="0069208B"/>
    <w:rsid w:val="00692A68"/>
    <w:rsid w:val="00694324"/>
    <w:rsid w:val="0069460A"/>
    <w:rsid w:val="00694B53"/>
    <w:rsid w:val="00695D85"/>
    <w:rsid w:val="0069693C"/>
    <w:rsid w:val="00697A2B"/>
    <w:rsid w:val="006A04F3"/>
    <w:rsid w:val="006A225B"/>
    <w:rsid w:val="006A2EAB"/>
    <w:rsid w:val="006A2F79"/>
    <w:rsid w:val="006A30A2"/>
    <w:rsid w:val="006A39E7"/>
    <w:rsid w:val="006A6040"/>
    <w:rsid w:val="006A6D23"/>
    <w:rsid w:val="006A6E85"/>
    <w:rsid w:val="006A7B54"/>
    <w:rsid w:val="006B0E8D"/>
    <w:rsid w:val="006B17F2"/>
    <w:rsid w:val="006B1E9A"/>
    <w:rsid w:val="006B25DE"/>
    <w:rsid w:val="006B2C14"/>
    <w:rsid w:val="006B2C5D"/>
    <w:rsid w:val="006B45A1"/>
    <w:rsid w:val="006B642C"/>
    <w:rsid w:val="006B7508"/>
    <w:rsid w:val="006C0736"/>
    <w:rsid w:val="006C0BAE"/>
    <w:rsid w:val="006C15DD"/>
    <w:rsid w:val="006C1C3B"/>
    <w:rsid w:val="006C219A"/>
    <w:rsid w:val="006C2403"/>
    <w:rsid w:val="006C3A66"/>
    <w:rsid w:val="006C4664"/>
    <w:rsid w:val="006C4E43"/>
    <w:rsid w:val="006C6255"/>
    <w:rsid w:val="006C6317"/>
    <w:rsid w:val="006C643E"/>
    <w:rsid w:val="006C7389"/>
    <w:rsid w:val="006C7D60"/>
    <w:rsid w:val="006D092A"/>
    <w:rsid w:val="006D24C6"/>
    <w:rsid w:val="006D2521"/>
    <w:rsid w:val="006D26EC"/>
    <w:rsid w:val="006D2932"/>
    <w:rsid w:val="006D3341"/>
    <w:rsid w:val="006D3671"/>
    <w:rsid w:val="006D4176"/>
    <w:rsid w:val="006D4B9B"/>
    <w:rsid w:val="006D4CA4"/>
    <w:rsid w:val="006D533B"/>
    <w:rsid w:val="006D7663"/>
    <w:rsid w:val="006D7881"/>
    <w:rsid w:val="006E0790"/>
    <w:rsid w:val="006E0A73"/>
    <w:rsid w:val="006E0FCC"/>
    <w:rsid w:val="006E0FEE"/>
    <w:rsid w:val="006E1A21"/>
    <w:rsid w:val="006E1EFE"/>
    <w:rsid w:val="006E2CCC"/>
    <w:rsid w:val="006E324D"/>
    <w:rsid w:val="006E4332"/>
    <w:rsid w:val="006E4E6B"/>
    <w:rsid w:val="006E61BB"/>
    <w:rsid w:val="006E6B38"/>
    <w:rsid w:val="006E6C11"/>
    <w:rsid w:val="006E7525"/>
    <w:rsid w:val="006E7F33"/>
    <w:rsid w:val="006F0391"/>
    <w:rsid w:val="006F127D"/>
    <w:rsid w:val="006F1EFA"/>
    <w:rsid w:val="006F34B4"/>
    <w:rsid w:val="006F375B"/>
    <w:rsid w:val="006F4EFA"/>
    <w:rsid w:val="006F57C9"/>
    <w:rsid w:val="006F601A"/>
    <w:rsid w:val="006F6B76"/>
    <w:rsid w:val="006F7C0C"/>
    <w:rsid w:val="007006F0"/>
    <w:rsid w:val="00700755"/>
    <w:rsid w:val="00703F25"/>
    <w:rsid w:val="00704AE9"/>
    <w:rsid w:val="0070646B"/>
    <w:rsid w:val="00706945"/>
    <w:rsid w:val="00707532"/>
    <w:rsid w:val="00712229"/>
    <w:rsid w:val="007123E9"/>
    <w:rsid w:val="00712620"/>
    <w:rsid w:val="007130A2"/>
    <w:rsid w:val="00713134"/>
    <w:rsid w:val="0071427C"/>
    <w:rsid w:val="00715175"/>
    <w:rsid w:val="00715463"/>
    <w:rsid w:val="007179C7"/>
    <w:rsid w:val="00717B42"/>
    <w:rsid w:val="00720718"/>
    <w:rsid w:val="007218DA"/>
    <w:rsid w:val="00723985"/>
    <w:rsid w:val="0072426E"/>
    <w:rsid w:val="007242ED"/>
    <w:rsid w:val="0072486E"/>
    <w:rsid w:val="0072614B"/>
    <w:rsid w:val="0072777D"/>
    <w:rsid w:val="007277C8"/>
    <w:rsid w:val="00727B63"/>
    <w:rsid w:val="007301CB"/>
    <w:rsid w:val="007303F2"/>
    <w:rsid w:val="00730655"/>
    <w:rsid w:val="007310E7"/>
    <w:rsid w:val="00731D77"/>
    <w:rsid w:val="00732360"/>
    <w:rsid w:val="0073367F"/>
    <w:rsid w:val="0073390A"/>
    <w:rsid w:val="00734186"/>
    <w:rsid w:val="00734504"/>
    <w:rsid w:val="00734E64"/>
    <w:rsid w:val="00734EF3"/>
    <w:rsid w:val="00735267"/>
    <w:rsid w:val="0073565C"/>
    <w:rsid w:val="00736B37"/>
    <w:rsid w:val="00736D6D"/>
    <w:rsid w:val="0074014F"/>
    <w:rsid w:val="00740A35"/>
    <w:rsid w:val="00740B98"/>
    <w:rsid w:val="00741603"/>
    <w:rsid w:val="007417A0"/>
    <w:rsid w:val="00742EE9"/>
    <w:rsid w:val="0074551A"/>
    <w:rsid w:val="00745B6F"/>
    <w:rsid w:val="0074795E"/>
    <w:rsid w:val="0075191C"/>
    <w:rsid w:val="00751C11"/>
    <w:rsid w:val="007520B4"/>
    <w:rsid w:val="0075387D"/>
    <w:rsid w:val="007551ED"/>
    <w:rsid w:val="00755C78"/>
    <w:rsid w:val="00756E3F"/>
    <w:rsid w:val="007572F1"/>
    <w:rsid w:val="0075756C"/>
    <w:rsid w:val="00763C44"/>
    <w:rsid w:val="00763F09"/>
    <w:rsid w:val="007655D5"/>
    <w:rsid w:val="00765738"/>
    <w:rsid w:val="0076643E"/>
    <w:rsid w:val="00766E25"/>
    <w:rsid w:val="00770A1C"/>
    <w:rsid w:val="00771F6B"/>
    <w:rsid w:val="0077512D"/>
    <w:rsid w:val="007761A6"/>
    <w:rsid w:val="007763C1"/>
    <w:rsid w:val="00777E82"/>
    <w:rsid w:val="007810A3"/>
    <w:rsid w:val="00781169"/>
    <w:rsid w:val="00781359"/>
    <w:rsid w:val="007814CA"/>
    <w:rsid w:val="00783300"/>
    <w:rsid w:val="00785363"/>
    <w:rsid w:val="00786921"/>
    <w:rsid w:val="007873E3"/>
    <w:rsid w:val="00790A97"/>
    <w:rsid w:val="007910BA"/>
    <w:rsid w:val="007915B7"/>
    <w:rsid w:val="00792992"/>
    <w:rsid w:val="0079442E"/>
    <w:rsid w:val="007946E4"/>
    <w:rsid w:val="00794BE9"/>
    <w:rsid w:val="00794EC9"/>
    <w:rsid w:val="00795C5D"/>
    <w:rsid w:val="00796E03"/>
    <w:rsid w:val="0079790B"/>
    <w:rsid w:val="007A0B5E"/>
    <w:rsid w:val="007A1C95"/>
    <w:rsid w:val="007A1EAA"/>
    <w:rsid w:val="007A29EC"/>
    <w:rsid w:val="007A3D4E"/>
    <w:rsid w:val="007A556B"/>
    <w:rsid w:val="007A600E"/>
    <w:rsid w:val="007A667F"/>
    <w:rsid w:val="007A7450"/>
    <w:rsid w:val="007A79FD"/>
    <w:rsid w:val="007B0103"/>
    <w:rsid w:val="007B0B9D"/>
    <w:rsid w:val="007B26E3"/>
    <w:rsid w:val="007B3BEF"/>
    <w:rsid w:val="007B4F7E"/>
    <w:rsid w:val="007B4FEE"/>
    <w:rsid w:val="007B5493"/>
    <w:rsid w:val="007B5A43"/>
    <w:rsid w:val="007B5A45"/>
    <w:rsid w:val="007B5CD5"/>
    <w:rsid w:val="007B681B"/>
    <w:rsid w:val="007B6CAC"/>
    <w:rsid w:val="007B709B"/>
    <w:rsid w:val="007B750A"/>
    <w:rsid w:val="007B78FC"/>
    <w:rsid w:val="007B7F0F"/>
    <w:rsid w:val="007C086B"/>
    <w:rsid w:val="007C1343"/>
    <w:rsid w:val="007C19F2"/>
    <w:rsid w:val="007C20FB"/>
    <w:rsid w:val="007C26EF"/>
    <w:rsid w:val="007C2CFE"/>
    <w:rsid w:val="007C3B4C"/>
    <w:rsid w:val="007C4358"/>
    <w:rsid w:val="007C50C3"/>
    <w:rsid w:val="007C5455"/>
    <w:rsid w:val="007C5EF1"/>
    <w:rsid w:val="007C611E"/>
    <w:rsid w:val="007C64C5"/>
    <w:rsid w:val="007C66C0"/>
    <w:rsid w:val="007C79A0"/>
    <w:rsid w:val="007C7BF5"/>
    <w:rsid w:val="007D0085"/>
    <w:rsid w:val="007D029E"/>
    <w:rsid w:val="007D0C55"/>
    <w:rsid w:val="007D19B7"/>
    <w:rsid w:val="007D2FD8"/>
    <w:rsid w:val="007D3861"/>
    <w:rsid w:val="007D55D1"/>
    <w:rsid w:val="007D5654"/>
    <w:rsid w:val="007D6EF3"/>
    <w:rsid w:val="007D75E5"/>
    <w:rsid w:val="007D773E"/>
    <w:rsid w:val="007D79F1"/>
    <w:rsid w:val="007E00F4"/>
    <w:rsid w:val="007E066E"/>
    <w:rsid w:val="007E1356"/>
    <w:rsid w:val="007E20FC"/>
    <w:rsid w:val="007E2542"/>
    <w:rsid w:val="007E3A2A"/>
    <w:rsid w:val="007E4ECB"/>
    <w:rsid w:val="007E6F88"/>
    <w:rsid w:val="007E7062"/>
    <w:rsid w:val="007E7165"/>
    <w:rsid w:val="007E7404"/>
    <w:rsid w:val="007F0AE7"/>
    <w:rsid w:val="007F0E1E"/>
    <w:rsid w:val="007F29A7"/>
    <w:rsid w:val="007F2A05"/>
    <w:rsid w:val="007F314E"/>
    <w:rsid w:val="007F4A1D"/>
    <w:rsid w:val="007F52AE"/>
    <w:rsid w:val="007F56D5"/>
    <w:rsid w:val="007F749E"/>
    <w:rsid w:val="007F78A8"/>
    <w:rsid w:val="008004B4"/>
    <w:rsid w:val="00800DA0"/>
    <w:rsid w:val="008019A7"/>
    <w:rsid w:val="008029C6"/>
    <w:rsid w:val="0080374C"/>
    <w:rsid w:val="00803BB0"/>
    <w:rsid w:val="00803E5D"/>
    <w:rsid w:val="008054A1"/>
    <w:rsid w:val="00805BE8"/>
    <w:rsid w:val="00806528"/>
    <w:rsid w:val="00806DC0"/>
    <w:rsid w:val="00807C57"/>
    <w:rsid w:val="00811E6A"/>
    <w:rsid w:val="008140FF"/>
    <w:rsid w:val="00814BFC"/>
    <w:rsid w:val="008152BC"/>
    <w:rsid w:val="00816078"/>
    <w:rsid w:val="00817775"/>
    <w:rsid w:val="008177E3"/>
    <w:rsid w:val="008177EF"/>
    <w:rsid w:val="008227EA"/>
    <w:rsid w:val="008234D6"/>
    <w:rsid w:val="00823AA9"/>
    <w:rsid w:val="008252D4"/>
    <w:rsid w:val="008252FD"/>
    <w:rsid w:val="008253A0"/>
    <w:rsid w:val="008255B9"/>
    <w:rsid w:val="00825CD8"/>
    <w:rsid w:val="00826785"/>
    <w:rsid w:val="008269C5"/>
    <w:rsid w:val="00826A62"/>
    <w:rsid w:val="00826D3A"/>
    <w:rsid w:val="00827324"/>
    <w:rsid w:val="00827455"/>
    <w:rsid w:val="00827586"/>
    <w:rsid w:val="008278B8"/>
    <w:rsid w:val="00830330"/>
    <w:rsid w:val="0083033B"/>
    <w:rsid w:val="00832291"/>
    <w:rsid w:val="008355EA"/>
    <w:rsid w:val="00835B4F"/>
    <w:rsid w:val="00835C8E"/>
    <w:rsid w:val="00836375"/>
    <w:rsid w:val="00837458"/>
    <w:rsid w:val="00837AAE"/>
    <w:rsid w:val="00837F10"/>
    <w:rsid w:val="00840162"/>
    <w:rsid w:val="008414A0"/>
    <w:rsid w:val="00841625"/>
    <w:rsid w:val="00841722"/>
    <w:rsid w:val="008423C1"/>
    <w:rsid w:val="008429AD"/>
    <w:rsid w:val="008429DB"/>
    <w:rsid w:val="008434F0"/>
    <w:rsid w:val="0084460A"/>
    <w:rsid w:val="0084571B"/>
    <w:rsid w:val="0084735C"/>
    <w:rsid w:val="00850C75"/>
    <w:rsid w:val="00850E39"/>
    <w:rsid w:val="008511A2"/>
    <w:rsid w:val="00852A34"/>
    <w:rsid w:val="0085477A"/>
    <w:rsid w:val="00855107"/>
    <w:rsid w:val="00855173"/>
    <w:rsid w:val="008557D9"/>
    <w:rsid w:val="00855BF7"/>
    <w:rsid w:val="008561A9"/>
    <w:rsid w:val="00856214"/>
    <w:rsid w:val="008566B2"/>
    <w:rsid w:val="0085690B"/>
    <w:rsid w:val="0085728E"/>
    <w:rsid w:val="00861CB7"/>
    <w:rsid w:val="00862089"/>
    <w:rsid w:val="00862774"/>
    <w:rsid w:val="008627A4"/>
    <w:rsid w:val="0086374A"/>
    <w:rsid w:val="00863950"/>
    <w:rsid w:val="00863B8C"/>
    <w:rsid w:val="00865FA7"/>
    <w:rsid w:val="008664C3"/>
    <w:rsid w:val="00866CDF"/>
    <w:rsid w:val="00866D5B"/>
    <w:rsid w:val="00866FF5"/>
    <w:rsid w:val="008679AD"/>
    <w:rsid w:val="00867FC1"/>
    <w:rsid w:val="00871858"/>
    <w:rsid w:val="0087195C"/>
    <w:rsid w:val="008720D3"/>
    <w:rsid w:val="008730CD"/>
    <w:rsid w:val="0087332D"/>
    <w:rsid w:val="008737B6"/>
    <w:rsid w:val="00873E1F"/>
    <w:rsid w:val="00874C16"/>
    <w:rsid w:val="00874EF6"/>
    <w:rsid w:val="00875AA2"/>
    <w:rsid w:val="00875C2A"/>
    <w:rsid w:val="00875DFF"/>
    <w:rsid w:val="0087644A"/>
    <w:rsid w:val="00876D11"/>
    <w:rsid w:val="0087786C"/>
    <w:rsid w:val="008821A6"/>
    <w:rsid w:val="00883B36"/>
    <w:rsid w:val="00883BD1"/>
    <w:rsid w:val="00884D18"/>
    <w:rsid w:val="00886D1F"/>
    <w:rsid w:val="00887D5F"/>
    <w:rsid w:val="008905CD"/>
    <w:rsid w:val="008908A0"/>
    <w:rsid w:val="00891EE1"/>
    <w:rsid w:val="00892588"/>
    <w:rsid w:val="00893987"/>
    <w:rsid w:val="00894CAF"/>
    <w:rsid w:val="008956CB"/>
    <w:rsid w:val="008963EF"/>
    <w:rsid w:val="0089688E"/>
    <w:rsid w:val="00897612"/>
    <w:rsid w:val="008A00FC"/>
    <w:rsid w:val="008A18B2"/>
    <w:rsid w:val="008A1BEF"/>
    <w:rsid w:val="008A1FBE"/>
    <w:rsid w:val="008A2768"/>
    <w:rsid w:val="008A43B3"/>
    <w:rsid w:val="008A4B2B"/>
    <w:rsid w:val="008A56BD"/>
    <w:rsid w:val="008A7CCA"/>
    <w:rsid w:val="008B167F"/>
    <w:rsid w:val="008B280E"/>
    <w:rsid w:val="008B3194"/>
    <w:rsid w:val="008B4644"/>
    <w:rsid w:val="008B4B97"/>
    <w:rsid w:val="008B51AB"/>
    <w:rsid w:val="008B57F2"/>
    <w:rsid w:val="008B597D"/>
    <w:rsid w:val="008B5AE7"/>
    <w:rsid w:val="008B5F56"/>
    <w:rsid w:val="008C08D8"/>
    <w:rsid w:val="008C0BA2"/>
    <w:rsid w:val="008C2B6F"/>
    <w:rsid w:val="008C2D17"/>
    <w:rsid w:val="008C358C"/>
    <w:rsid w:val="008C52E5"/>
    <w:rsid w:val="008C56CC"/>
    <w:rsid w:val="008C6034"/>
    <w:rsid w:val="008C60E9"/>
    <w:rsid w:val="008C74DD"/>
    <w:rsid w:val="008C7F95"/>
    <w:rsid w:val="008D0E7C"/>
    <w:rsid w:val="008D1AEE"/>
    <w:rsid w:val="008D1B7C"/>
    <w:rsid w:val="008D1CFA"/>
    <w:rsid w:val="008D1D5E"/>
    <w:rsid w:val="008D2631"/>
    <w:rsid w:val="008D3E5F"/>
    <w:rsid w:val="008D55F6"/>
    <w:rsid w:val="008D5782"/>
    <w:rsid w:val="008D629A"/>
    <w:rsid w:val="008D6657"/>
    <w:rsid w:val="008D7D86"/>
    <w:rsid w:val="008E03E2"/>
    <w:rsid w:val="008E05A8"/>
    <w:rsid w:val="008E151C"/>
    <w:rsid w:val="008E162E"/>
    <w:rsid w:val="008E1AD7"/>
    <w:rsid w:val="008E1F60"/>
    <w:rsid w:val="008E2EF6"/>
    <w:rsid w:val="008E307E"/>
    <w:rsid w:val="008E348C"/>
    <w:rsid w:val="008E3EBC"/>
    <w:rsid w:val="008E537F"/>
    <w:rsid w:val="008F1335"/>
    <w:rsid w:val="008F293F"/>
    <w:rsid w:val="008F2EAE"/>
    <w:rsid w:val="008F4DD1"/>
    <w:rsid w:val="008F5AB5"/>
    <w:rsid w:val="008F6056"/>
    <w:rsid w:val="00901382"/>
    <w:rsid w:val="00902261"/>
    <w:rsid w:val="00902C07"/>
    <w:rsid w:val="009045B2"/>
    <w:rsid w:val="00904E8D"/>
    <w:rsid w:val="009050E4"/>
    <w:rsid w:val="00905804"/>
    <w:rsid w:val="00906087"/>
    <w:rsid w:val="009062D7"/>
    <w:rsid w:val="009077CF"/>
    <w:rsid w:val="00907F36"/>
    <w:rsid w:val="009101E2"/>
    <w:rsid w:val="00911379"/>
    <w:rsid w:val="00911E44"/>
    <w:rsid w:val="009123D8"/>
    <w:rsid w:val="009129AA"/>
    <w:rsid w:val="00912B39"/>
    <w:rsid w:val="00912B55"/>
    <w:rsid w:val="009132AC"/>
    <w:rsid w:val="00915B04"/>
    <w:rsid w:val="00915D73"/>
    <w:rsid w:val="00916077"/>
    <w:rsid w:val="009170A2"/>
    <w:rsid w:val="00917DD2"/>
    <w:rsid w:val="009208A6"/>
    <w:rsid w:val="00920B65"/>
    <w:rsid w:val="009219E5"/>
    <w:rsid w:val="00921B49"/>
    <w:rsid w:val="00924514"/>
    <w:rsid w:val="00925313"/>
    <w:rsid w:val="00925BF5"/>
    <w:rsid w:val="0092668C"/>
    <w:rsid w:val="00927316"/>
    <w:rsid w:val="00927520"/>
    <w:rsid w:val="0093133D"/>
    <w:rsid w:val="00931A21"/>
    <w:rsid w:val="0093276D"/>
    <w:rsid w:val="00933D12"/>
    <w:rsid w:val="0093503F"/>
    <w:rsid w:val="00935E06"/>
    <w:rsid w:val="00936691"/>
    <w:rsid w:val="00936C59"/>
    <w:rsid w:val="00937065"/>
    <w:rsid w:val="00940285"/>
    <w:rsid w:val="00940E43"/>
    <w:rsid w:val="009415B0"/>
    <w:rsid w:val="00941AF1"/>
    <w:rsid w:val="00942052"/>
    <w:rsid w:val="009422AB"/>
    <w:rsid w:val="00942F7B"/>
    <w:rsid w:val="00943374"/>
    <w:rsid w:val="00943724"/>
    <w:rsid w:val="009461BB"/>
    <w:rsid w:val="009462BD"/>
    <w:rsid w:val="00947E7E"/>
    <w:rsid w:val="00950857"/>
    <w:rsid w:val="00950D6B"/>
    <w:rsid w:val="0095139A"/>
    <w:rsid w:val="00952F3D"/>
    <w:rsid w:val="00953E16"/>
    <w:rsid w:val="009542AC"/>
    <w:rsid w:val="00954452"/>
    <w:rsid w:val="009559F2"/>
    <w:rsid w:val="00955F62"/>
    <w:rsid w:val="00956303"/>
    <w:rsid w:val="00956927"/>
    <w:rsid w:val="009574A7"/>
    <w:rsid w:val="009579DA"/>
    <w:rsid w:val="00957E6B"/>
    <w:rsid w:val="00961BB2"/>
    <w:rsid w:val="00962108"/>
    <w:rsid w:val="009638D6"/>
    <w:rsid w:val="009648FB"/>
    <w:rsid w:val="009663BC"/>
    <w:rsid w:val="00966EA9"/>
    <w:rsid w:val="00967069"/>
    <w:rsid w:val="0096717F"/>
    <w:rsid w:val="00970D7B"/>
    <w:rsid w:val="00972F0A"/>
    <w:rsid w:val="00973093"/>
    <w:rsid w:val="009733AC"/>
    <w:rsid w:val="0097408E"/>
    <w:rsid w:val="00974727"/>
    <w:rsid w:val="00974BB2"/>
    <w:rsid w:val="00974C2A"/>
    <w:rsid w:val="00974F91"/>
    <w:rsid w:val="00974FA7"/>
    <w:rsid w:val="009753B2"/>
    <w:rsid w:val="009756E5"/>
    <w:rsid w:val="00976A3C"/>
    <w:rsid w:val="00977A8C"/>
    <w:rsid w:val="00977C8C"/>
    <w:rsid w:val="00981546"/>
    <w:rsid w:val="00981CF3"/>
    <w:rsid w:val="00982F1B"/>
    <w:rsid w:val="00983123"/>
    <w:rsid w:val="00983335"/>
    <w:rsid w:val="009833D1"/>
    <w:rsid w:val="00983910"/>
    <w:rsid w:val="00983C91"/>
    <w:rsid w:val="00984320"/>
    <w:rsid w:val="00985CC0"/>
    <w:rsid w:val="00986376"/>
    <w:rsid w:val="00986665"/>
    <w:rsid w:val="00986BCD"/>
    <w:rsid w:val="00987BBC"/>
    <w:rsid w:val="00990AB3"/>
    <w:rsid w:val="00992FE4"/>
    <w:rsid w:val="009932AC"/>
    <w:rsid w:val="00993F64"/>
    <w:rsid w:val="00994351"/>
    <w:rsid w:val="00995682"/>
    <w:rsid w:val="00996A8F"/>
    <w:rsid w:val="0099755A"/>
    <w:rsid w:val="00997EFE"/>
    <w:rsid w:val="009A0DBA"/>
    <w:rsid w:val="009A1DBF"/>
    <w:rsid w:val="009A2B38"/>
    <w:rsid w:val="009A2DB7"/>
    <w:rsid w:val="009A3A16"/>
    <w:rsid w:val="009A66F7"/>
    <w:rsid w:val="009A68E6"/>
    <w:rsid w:val="009A7598"/>
    <w:rsid w:val="009B06B4"/>
    <w:rsid w:val="009B0FC6"/>
    <w:rsid w:val="009B1030"/>
    <w:rsid w:val="009B1571"/>
    <w:rsid w:val="009B1DF8"/>
    <w:rsid w:val="009B219E"/>
    <w:rsid w:val="009B2CA8"/>
    <w:rsid w:val="009B35A1"/>
    <w:rsid w:val="009B3D20"/>
    <w:rsid w:val="009B43E9"/>
    <w:rsid w:val="009B5418"/>
    <w:rsid w:val="009B60F3"/>
    <w:rsid w:val="009C0727"/>
    <w:rsid w:val="009C28B0"/>
    <w:rsid w:val="009C2FBC"/>
    <w:rsid w:val="009C396D"/>
    <w:rsid w:val="009C3B18"/>
    <w:rsid w:val="009C3C80"/>
    <w:rsid w:val="009C40AC"/>
    <w:rsid w:val="009C4618"/>
    <w:rsid w:val="009C492F"/>
    <w:rsid w:val="009C58EE"/>
    <w:rsid w:val="009C676F"/>
    <w:rsid w:val="009D0BD4"/>
    <w:rsid w:val="009D1283"/>
    <w:rsid w:val="009D147B"/>
    <w:rsid w:val="009D2BB4"/>
    <w:rsid w:val="009D2C6D"/>
    <w:rsid w:val="009D2EA2"/>
    <w:rsid w:val="009D2FF2"/>
    <w:rsid w:val="009D3226"/>
    <w:rsid w:val="009D3385"/>
    <w:rsid w:val="009D452E"/>
    <w:rsid w:val="009D5619"/>
    <w:rsid w:val="009D6D95"/>
    <w:rsid w:val="009D737E"/>
    <w:rsid w:val="009D793C"/>
    <w:rsid w:val="009E16A9"/>
    <w:rsid w:val="009E17C4"/>
    <w:rsid w:val="009E1B90"/>
    <w:rsid w:val="009E1FB6"/>
    <w:rsid w:val="009E24D2"/>
    <w:rsid w:val="009E26E1"/>
    <w:rsid w:val="009E2B3F"/>
    <w:rsid w:val="009E3099"/>
    <w:rsid w:val="009E3491"/>
    <w:rsid w:val="009E375F"/>
    <w:rsid w:val="009E39D4"/>
    <w:rsid w:val="009E433B"/>
    <w:rsid w:val="009E4644"/>
    <w:rsid w:val="009E4797"/>
    <w:rsid w:val="009E5401"/>
    <w:rsid w:val="009E621F"/>
    <w:rsid w:val="009E6245"/>
    <w:rsid w:val="009E7007"/>
    <w:rsid w:val="009E71A0"/>
    <w:rsid w:val="009E720A"/>
    <w:rsid w:val="009E7A5B"/>
    <w:rsid w:val="009F07EE"/>
    <w:rsid w:val="009F17D3"/>
    <w:rsid w:val="009F1DF0"/>
    <w:rsid w:val="009F2633"/>
    <w:rsid w:val="009F4D2A"/>
    <w:rsid w:val="009F6143"/>
    <w:rsid w:val="00A0028F"/>
    <w:rsid w:val="00A00945"/>
    <w:rsid w:val="00A00DA4"/>
    <w:rsid w:val="00A0299E"/>
    <w:rsid w:val="00A032A0"/>
    <w:rsid w:val="00A04371"/>
    <w:rsid w:val="00A04B86"/>
    <w:rsid w:val="00A05DBC"/>
    <w:rsid w:val="00A05E0B"/>
    <w:rsid w:val="00A0758F"/>
    <w:rsid w:val="00A10B92"/>
    <w:rsid w:val="00A10D11"/>
    <w:rsid w:val="00A11C9F"/>
    <w:rsid w:val="00A12801"/>
    <w:rsid w:val="00A1570A"/>
    <w:rsid w:val="00A163AA"/>
    <w:rsid w:val="00A16844"/>
    <w:rsid w:val="00A16970"/>
    <w:rsid w:val="00A16D16"/>
    <w:rsid w:val="00A17866"/>
    <w:rsid w:val="00A17D27"/>
    <w:rsid w:val="00A17E4E"/>
    <w:rsid w:val="00A20C05"/>
    <w:rsid w:val="00A211B4"/>
    <w:rsid w:val="00A21C28"/>
    <w:rsid w:val="00A2224C"/>
    <w:rsid w:val="00A223CF"/>
    <w:rsid w:val="00A231F8"/>
    <w:rsid w:val="00A232FC"/>
    <w:rsid w:val="00A2353F"/>
    <w:rsid w:val="00A24141"/>
    <w:rsid w:val="00A25BA7"/>
    <w:rsid w:val="00A264AD"/>
    <w:rsid w:val="00A26A4A"/>
    <w:rsid w:val="00A31AD0"/>
    <w:rsid w:val="00A324EC"/>
    <w:rsid w:val="00A32783"/>
    <w:rsid w:val="00A33DDF"/>
    <w:rsid w:val="00A3420D"/>
    <w:rsid w:val="00A34547"/>
    <w:rsid w:val="00A351F5"/>
    <w:rsid w:val="00A36BE5"/>
    <w:rsid w:val="00A376B7"/>
    <w:rsid w:val="00A41BF5"/>
    <w:rsid w:val="00A41D91"/>
    <w:rsid w:val="00A42062"/>
    <w:rsid w:val="00A421F3"/>
    <w:rsid w:val="00A42B35"/>
    <w:rsid w:val="00A432AC"/>
    <w:rsid w:val="00A436A6"/>
    <w:rsid w:val="00A44505"/>
    <w:rsid w:val="00A44778"/>
    <w:rsid w:val="00A469E7"/>
    <w:rsid w:val="00A47641"/>
    <w:rsid w:val="00A47DD9"/>
    <w:rsid w:val="00A50B71"/>
    <w:rsid w:val="00A5384E"/>
    <w:rsid w:val="00A53894"/>
    <w:rsid w:val="00A53EF3"/>
    <w:rsid w:val="00A54075"/>
    <w:rsid w:val="00A55F65"/>
    <w:rsid w:val="00A5674B"/>
    <w:rsid w:val="00A56F8E"/>
    <w:rsid w:val="00A604A4"/>
    <w:rsid w:val="00A61258"/>
    <w:rsid w:val="00A6166F"/>
    <w:rsid w:val="00A61B7D"/>
    <w:rsid w:val="00A6605B"/>
    <w:rsid w:val="00A66ADC"/>
    <w:rsid w:val="00A67788"/>
    <w:rsid w:val="00A67F45"/>
    <w:rsid w:val="00A7029C"/>
    <w:rsid w:val="00A70C4A"/>
    <w:rsid w:val="00A70F5B"/>
    <w:rsid w:val="00A7147D"/>
    <w:rsid w:val="00A7279D"/>
    <w:rsid w:val="00A73897"/>
    <w:rsid w:val="00A7581F"/>
    <w:rsid w:val="00A77123"/>
    <w:rsid w:val="00A775BC"/>
    <w:rsid w:val="00A77A30"/>
    <w:rsid w:val="00A80FBF"/>
    <w:rsid w:val="00A810E3"/>
    <w:rsid w:val="00A8158A"/>
    <w:rsid w:val="00A81B15"/>
    <w:rsid w:val="00A82A61"/>
    <w:rsid w:val="00A836C2"/>
    <w:rsid w:val="00A837FF"/>
    <w:rsid w:val="00A83C8C"/>
    <w:rsid w:val="00A84052"/>
    <w:rsid w:val="00A84DC8"/>
    <w:rsid w:val="00A85DBC"/>
    <w:rsid w:val="00A85E6E"/>
    <w:rsid w:val="00A86A07"/>
    <w:rsid w:val="00A86AA5"/>
    <w:rsid w:val="00A86AF8"/>
    <w:rsid w:val="00A87FEB"/>
    <w:rsid w:val="00A90D7A"/>
    <w:rsid w:val="00A92535"/>
    <w:rsid w:val="00A92B7F"/>
    <w:rsid w:val="00A92E64"/>
    <w:rsid w:val="00A933F7"/>
    <w:rsid w:val="00A93437"/>
    <w:rsid w:val="00A935CD"/>
    <w:rsid w:val="00A93F9F"/>
    <w:rsid w:val="00A9420E"/>
    <w:rsid w:val="00A94549"/>
    <w:rsid w:val="00A94A92"/>
    <w:rsid w:val="00A95827"/>
    <w:rsid w:val="00A95912"/>
    <w:rsid w:val="00A95C6E"/>
    <w:rsid w:val="00A96309"/>
    <w:rsid w:val="00A96864"/>
    <w:rsid w:val="00A9738B"/>
    <w:rsid w:val="00A97422"/>
    <w:rsid w:val="00A97648"/>
    <w:rsid w:val="00AA10EA"/>
    <w:rsid w:val="00AA1AEA"/>
    <w:rsid w:val="00AA1CFD"/>
    <w:rsid w:val="00AA2239"/>
    <w:rsid w:val="00AA3011"/>
    <w:rsid w:val="00AA33C1"/>
    <w:rsid w:val="00AA33D2"/>
    <w:rsid w:val="00AA3E1A"/>
    <w:rsid w:val="00AA4DD9"/>
    <w:rsid w:val="00AA64B2"/>
    <w:rsid w:val="00AA6CD7"/>
    <w:rsid w:val="00AA7818"/>
    <w:rsid w:val="00AA7823"/>
    <w:rsid w:val="00AB0A8C"/>
    <w:rsid w:val="00AB0C57"/>
    <w:rsid w:val="00AB1195"/>
    <w:rsid w:val="00AB237E"/>
    <w:rsid w:val="00AB2FE7"/>
    <w:rsid w:val="00AB3752"/>
    <w:rsid w:val="00AB4182"/>
    <w:rsid w:val="00AB4293"/>
    <w:rsid w:val="00AB4A63"/>
    <w:rsid w:val="00AB4BBB"/>
    <w:rsid w:val="00AB4C2B"/>
    <w:rsid w:val="00AB520C"/>
    <w:rsid w:val="00AB57A8"/>
    <w:rsid w:val="00AB6807"/>
    <w:rsid w:val="00AC1D3D"/>
    <w:rsid w:val="00AC27DB"/>
    <w:rsid w:val="00AC3A26"/>
    <w:rsid w:val="00AC412B"/>
    <w:rsid w:val="00AC4CD7"/>
    <w:rsid w:val="00AC5974"/>
    <w:rsid w:val="00AC6081"/>
    <w:rsid w:val="00AC6CD2"/>
    <w:rsid w:val="00AC6D6B"/>
    <w:rsid w:val="00AD01AE"/>
    <w:rsid w:val="00AD0558"/>
    <w:rsid w:val="00AD1298"/>
    <w:rsid w:val="00AD24AB"/>
    <w:rsid w:val="00AD2647"/>
    <w:rsid w:val="00AD3DF6"/>
    <w:rsid w:val="00AD544B"/>
    <w:rsid w:val="00AD7736"/>
    <w:rsid w:val="00AD7DD6"/>
    <w:rsid w:val="00AE10CE"/>
    <w:rsid w:val="00AE3869"/>
    <w:rsid w:val="00AE3D22"/>
    <w:rsid w:val="00AE5159"/>
    <w:rsid w:val="00AE5B4A"/>
    <w:rsid w:val="00AE62AB"/>
    <w:rsid w:val="00AE6E04"/>
    <w:rsid w:val="00AE6EAC"/>
    <w:rsid w:val="00AE6ED5"/>
    <w:rsid w:val="00AE70D4"/>
    <w:rsid w:val="00AE7868"/>
    <w:rsid w:val="00AF0407"/>
    <w:rsid w:val="00AF049B"/>
    <w:rsid w:val="00AF0B39"/>
    <w:rsid w:val="00AF1865"/>
    <w:rsid w:val="00AF2BC5"/>
    <w:rsid w:val="00AF2F86"/>
    <w:rsid w:val="00AF323C"/>
    <w:rsid w:val="00AF3835"/>
    <w:rsid w:val="00AF3F8D"/>
    <w:rsid w:val="00AF4D8B"/>
    <w:rsid w:val="00AF4DB8"/>
    <w:rsid w:val="00AF65F3"/>
    <w:rsid w:val="00AF6ACD"/>
    <w:rsid w:val="00AF7DBF"/>
    <w:rsid w:val="00AF7EF9"/>
    <w:rsid w:val="00B013FB"/>
    <w:rsid w:val="00B023F3"/>
    <w:rsid w:val="00B0485C"/>
    <w:rsid w:val="00B067CA"/>
    <w:rsid w:val="00B078C5"/>
    <w:rsid w:val="00B079B4"/>
    <w:rsid w:val="00B12B26"/>
    <w:rsid w:val="00B13241"/>
    <w:rsid w:val="00B136B5"/>
    <w:rsid w:val="00B163F8"/>
    <w:rsid w:val="00B16B0F"/>
    <w:rsid w:val="00B20D66"/>
    <w:rsid w:val="00B216CB"/>
    <w:rsid w:val="00B21804"/>
    <w:rsid w:val="00B22360"/>
    <w:rsid w:val="00B22C6F"/>
    <w:rsid w:val="00B243FF"/>
    <w:rsid w:val="00B2472D"/>
    <w:rsid w:val="00B24CA0"/>
    <w:rsid w:val="00B2549F"/>
    <w:rsid w:val="00B26405"/>
    <w:rsid w:val="00B30D57"/>
    <w:rsid w:val="00B310CF"/>
    <w:rsid w:val="00B3443E"/>
    <w:rsid w:val="00B348FE"/>
    <w:rsid w:val="00B34D0D"/>
    <w:rsid w:val="00B35E91"/>
    <w:rsid w:val="00B371D8"/>
    <w:rsid w:val="00B37995"/>
    <w:rsid w:val="00B407B2"/>
    <w:rsid w:val="00B4108D"/>
    <w:rsid w:val="00B423C3"/>
    <w:rsid w:val="00B42B20"/>
    <w:rsid w:val="00B442AC"/>
    <w:rsid w:val="00B444AC"/>
    <w:rsid w:val="00B44FE1"/>
    <w:rsid w:val="00B45971"/>
    <w:rsid w:val="00B47EAD"/>
    <w:rsid w:val="00B53F03"/>
    <w:rsid w:val="00B54961"/>
    <w:rsid w:val="00B559DF"/>
    <w:rsid w:val="00B56BC1"/>
    <w:rsid w:val="00B57265"/>
    <w:rsid w:val="00B572D6"/>
    <w:rsid w:val="00B5743C"/>
    <w:rsid w:val="00B574E7"/>
    <w:rsid w:val="00B575A6"/>
    <w:rsid w:val="00B617F9"/>
    <w:rsid w:val="00B62301"/>
    <w:rsid w:val="00B62ED4"/>
    <w:rsid w:val="00B6303A"/>
    <w:rsid w:val="00B633AE"/>
    <w:rsid w:val="00B64A51"/>
    <w:rsid w:val="00B65A07"/>
    <w:rsid w:val="00B65D54"/>
    <w:rsid w:val="00B66453"/>
    <w:rsid w:val="00B665D2"/>
    <w:rsid w:val="00B66FCC"/>
    <w:rsid w:val="00B6737C"/>
    <w:rsid w:val="00B70A87"/>
    <w:rsid w:val="00B714EF"/>
    <w:rsid w:val="00B71E39"/>
    <w:rsid w:val="00B71E6F"/>
    <w:rsid w:val="00B7214D"/>
    <w:rsid w:val="00B74372"/>
    <w:rsid w:val="00B74700"/>
    <w:rsid w:val="00B75525"/>
    <w:rsid w:val="00B75755"/>
    <w:rsid w:val="00B77AD9"/>
    <w:rsid w:val="00B80283"/>
    <w:rsid w:val="00B8095F"/>
    <w:rsid w:val="00B80B0C"/>
    <w:rsid w:val="00B80B11"/>
    <w:rsid w:val="00B80FBF"/>
    <w:rsid w:val="00B81048"/>
    <w:rsid w:val="00B81799"/>
    <w:rsid w:val="00B8295A"/>
    <w:rsid w:val="00B82EB6"/>
    <w:rsid w:val="00B831AE"/>
    <w:rsid w:val="00B8377C"/>
    <w:rsid w:val="00B8446C"/>
    <w:rsid w:val="00B84AA7"/>
    <w:rsid w:val="00B84D9C"/>
    <w:rsid w:val="00B85BD5"/>
    <w:rsid w:val="00B865C1"/>
    <w:rsid w:val="00B86B02"/>
    <w:rsid w:val="00B87725"/>
    <w:rsid w:val="00B90774"/>
    <w:rsid w:val="00B91D52"/>
    <w:rsid w:val="00B91FE1"/>
    <w:rsid w:val="00B922FF"/>
    <w:rsid w:val="00B950CB"/>
    <w:rsid w:val="00B9516C"/>
    <w:rsid w:val="00B958CD"/>
    <w:rsid w:val="00B95D4E"/>
    <w:rsid w:val="00B96ED8"/>
    <w:rsid w:val="00B97C0D"/>
    <w:rsid w:val="00BA0620"/>
    <w:rsid w:val="00BA0665"/>
    <w:rsid w:val="00BA1183"/>
    <w:rsid w:val="00BA259A"/>
    <w:rsid w:val="00BA259C"/>
    <w:rsid w:val="00BA29D3"/>
    <w:rsid w:val="00BA307F"/>
    <w:rsid w:val="00BA4274"/>
    <w:rsid w:val="00BA4A13"/>
    <w:rsid w:val="00BA5280"/>
    <w:rsid w:val="00BA53CF"/>
    <w:rsid w:val="00BA58CB"/>
    <w:rsid w:val="00BA5F33"/>
    <w:rsid w:val="00BB08B4"/>
    <w:rsid w:val="00BB0C97"/>
    <w:rsid w:val="00BB14F1"/>
    <w:rsid w:val="00BB2078"/>
    <w:rsid w:val="00BB39EE"/>
    <w:rsid w:val="00BB46A2"/>
    <w:rsid w:val="00BB49A2"/>
    <w:rsid w:val="00BB572E"/>
    <w:rsid w:val="00BB59EB"/>
    <w:rsid w:val="00BB5DE0"/>
    <w:rsid w:val="00BB5F51"/>
    <w:rsid w:val="00BB6ED7"/>
    <w:rsid w:val="00BB74FD"/>
    <w:rsid w:val="00BB7CA2"/>
    <w:rsid w:val="00BC1F1E"/>
    <w:rsid w:val="00BC30B8"/>
    <w:rsid w:val="00BC48B2"/>
    <w:rsid w:val="00BC4B19"/>
    <w:rsid w:val="00BC56AF"/>
    <w:rsid w:val="00BC5982"/>
    <w:rsid w:val="00BC5E40"/>
    <w:rsid w:val="00BC60BF"/>
    <w:rsid w:val="00BC7316"/>
    <w:rsid w:val="00BD0004"/>
    <w:rsid w:val="00BD0DC4"/>
    <w:rsid w:val="00BD13BA"/>
    <w:rsid w:val="00BD2853"/>
    <w:rsid w:val="00BD28BF"/>
    <w:rsid w:val="00BD2D12"/>
    <w:rsid w:val="00BD32DD"/>
    <w:rsid w:val="00BD6113"/>
    <w:rsid w:val="00BD639D"/>
    <w:rsid w:val="00BD6404"/>
    <w:rsid w:val="00BD78CE"/>
    <w:rsid w:val="00BE010A"/>
    <w:rsid w:val="00BE0311"/>
    <w:rsid w:val="00BE0836"/>
    <w:rsid w:val="00BE0AD7"/>
    <w:rsid w:val="00BE0B97"/>
    <w:rsid w:val="00BE2572"/>
    <w:rsid w:val="00BE33AE"/>
    <w:rsid w:val="00BE3F9B"/>
    <w:rsid w:val="00BE4F0C"/>
    <w:rsid w:val="00BE66D5"/>
    <w:rsid w:val="00BE765B"/>
    <w:rsid w:val="00BF0309"/>
    <w:rsid w:val="00BF046F"/>
    <w:rsid w:val="00BF23D8"/>
    <w:rsid w:val="00BF4A40"/>
    <w:rsid w:val="00BF5406"/>
    <w:rsid w:val="00BF7103"/>
    <w:rsid w:val="00BF7C9A"/>
    <w:rsid w:val="00C00431"/>
    <w:rsid w:val="00C01D50"/>
    <w:rsid w:val="00C02968"/>
    <w:rsid w:val="00C0352B"/>
    <w:rsid w:val="00C056DC"/>
    <w:rsid w:val="00C12549"/>
    <w:rsid w:val="00C1329B"/>
    <w:rsid w:val="00C1561D"/>
    <w:rsid w:val="00C1572F"/>
    <w:rsid w:val="00C16456"/>
    <w:rsid w:val="00C16F70"/>
    <w:rsid w:val="00C1777B"/>
    <w:rsid w:val="00C2108C"/>
    <w:rsid w:val="00C22E70"/>
    <w:rsid w:val="00C22FF4"/>
    <w:rsid w:val="00C230CB"/>
    <w:rsid w:val="00C238AC"/>
    <w:rsid w:val="00C24C05"/>
    <w:rsid w:val="00C24D2F"/>
    <w:rsid w:val="00C26222"/>
    <w:rsid w:val="00C26590"/>
    <w:rsid w:val="00C27324"/>
    <w:rsid w:val="00C30165"/>
    <w:rsid w:val="00C31283"/>
    <w:rsid w:val="00C33BD4"/>
    <w:rsid w:val="00C33C48"/>
    <w:rsid w:val="00C33DA3"/>
    <w:rsid w:val="00C340E5"/>
    <w:rsid w:val="00C34DF5"/>
    <w:rsid w:val="00C34E5F"/>
    <w:rsid w:val="00C35AA7"/>
    <w:rsid w:val="00C3680C"/>
    <w:rsid w:val="00C404C3"/>
    <w:rsid w:val="00C407F7"/>
    <w:rsid w:val="00C42114"/>
    <w:rsid w:val="00C43BA1"/>
    <w:rsid w:val="00C43DAB"/>
    <w:rsid w:val="00C4448B"/>
    <w:rsid w:val="00C46A42"/>
    <w:rsid w:val="00C47F08"/>
    <w:rsid w:val="00C50F00"/>
    <w:rsid w:val="00C514A6"/>
    <w:rsid w:val="00C51943"/>
    <w:rsid w:val="00C523AB"/>
    <w:rsid w:val="00C52978"/>
    <w:rsid w:val="00C53FB5"/>
    <w:rsid w:val="00C559A8"/>
    <w:rsid w:val="00C55ACF"/>
    <w:rsid w:val="00C55FC5"/>
    <w:rsid w:val="00C5739F"/>
    <w:rsid w:val="00C57CF0"/>
    <w:rsid w:val="00C603BA"/>
    <w:rsid w:val="00C60CA3"/>
    <w:rsid w:val="00C61B10"/>
    <w:rsid w:val="00C621C9"/>
    <w:rsid w:val="00C62A02"/>
    <w:rsid w:val="00C62BE5"/>
    <w:rsid w:val="00C63557"/>
    <w:rsid w:val="00C6363B"/>
    <w:rsid w:val="00C649BD"/>
    <w:rsid w:val="00C653E6"/>
    <w:rsid w:val="00C65891"/>
    <w:rsid w:val="00C66A41"/>
    <w:rsid w:val="00C66AC9"/>
    <w:rsid w:val="00C66FF6"/>
    <w:rsid w:val="00C70665"/>
    <w:rsid w:val="00C724D3"/>
    <w:rsid w:val="00C7276B"/>
    <w:rsid w:val="00C72951"/>
    <w:rsid w:val="00C73625"/>
    <w:rsid w:val="00C73E0E"/>
    <w:rsid w:val="00C73E74"/>
    <w:rsid w:val="00C75175"/>
    <w:rsid w:val="00C77D62"/>
    <w:rsid w:val="00C77DD9"/>
    <w:rsid w:val="00C77EB0"/>
    <w:rsid w:val="00C80E52"/>
    <w:rsid w:val="00C815EB"/>
    <w:rsid w:val="00C81A9F"/>
    <w:rsid w:val="00C826CE"/>
    <w:rsid w:val="00C839BD"/>
    <w:rsid w:val="00C83BE6"/>
    <w:rsid w:val="00C84741"/>
    <w:rsid w:val="00C84EB7"/>
    <w:rsid w:val="00C85354"/>
    <w:rsid w:val="00C866C2"/>
    <w:rsid w:val="00C86ABA"/>
    <w:rsid w:val="00C8703D"/>
    <w:rsid w:val="00C878D6"/>
    <w:rsid w:val="00C90E33"/>
    <w:rsid w:val="00C90E34"/>
    <w:rsid w:val="00C9178A"/>
    <w:rsid w:val="00C943F3"/>
    <w:rsid w:val="00C94484"/>
    <w:rsid w:val="00C94611"/>
    <w:rsid w:val="00C948E2"/>
    <w:rsid w:val="00C94E10"/>
    <w:rsid w:val="00C95191"/>
    <w:rsid w:val="00C95EC0"/>
    <w:rsid w:val="00C95F5B"/>
    <w:rsid w:val="00C96625"/>
    <w:rsid w:val="00C96F80"/>
    <w:rsid w:val="00CA06FC"/>
    <w:rsid w:val="00CA07B2"/>
    <w:rsid w:val="00CA08C6"/>
    <w:rsid w:val="00CA0A77"/>
    <w:rsid w:val="00CA18C6"/>
    <w:rsid w:val="00CA1B48"/>
    <w:rsid w:val="00CA2729"/>
    <w:rsid w:val="00CA28BB"/>
    <w:rsid w:val="00CA3057"/>
    <w:rsid w:val="00CA45F8"/>
    <w:rsid w:val="00CA6628"/>
    <w:rsid w:val="00CA688B"/>
    <w:rsid w:val="00CB0305"/>
    <w:rsid w:val="00CB04C3"/>
    <w:rsid w:val="00CB12E7"/>
    <w:rsid w:val="00CB2FBC"/>
    <w:rsid w:val="00CB33C7"/>
    <w:rsid w:val="00CB4FE9"/>
    <w:rsid w:val="00CB5937"/>
    <w:rsid w:val="00CB5E58"/>
    <w:rsid w:val="00CB676C"/>
    <w:rsid w:val="00CB6DA7"/>
    <w:rsid w:val="00CB7E4C"/>
    <w:rsid w:val="00CC1C95"/>
    <w:rsid w:val="00CC25B4"/>
    <w:rsid w:val="00CC2A89"/>
    <w:rsid w:val="00CC2FEA"/>
    <w:rsid w:val="00CC35FD"/>
    <w:rsid w:val="00CC4144"/>
    <w:rsid w:val="00CC5F88"/>
    <w:rsid w:val="00CC69C8"/>
    <w:rsid w:val="00CC77A2"/>
    <w:rsid w:val="00CC7878"/>
    <w:rsid w:val="00CC7E25"/>
    <w:rsid w:val="00CD093A"/>
    <w:rsid w:val="00CD307E"/>
    <w:rsid w:val="00CD478A"/>
    <w:rsid w:val="00CD4A9B"/>
    <w:rsid w:val="00CD629F"/>
    <w:rsid w:val="00CD6A1B"/>
    <w:rsid w:val="00CD6C8F"/>
    <w:rsid w:val="00CD7292"/>
    <w:rsid w:val="00CE0A7F"/>
    <w:rsid w:val="00CE1718"/>
    <w:rsid w:val="00CE310E"/>
    <w:rsid w:val="00CE32CE"/>
    <w:rsid w:val="00CE5A4C"/>
    <w:rsid w:val="00CE6172"/>
    <w:rsid w:val="00CE61C0"/>
    <w:rsid w:val="00CE6873"/>
    <w:rsid w:val="00CE74E9"/>
    <w:rsid w:val="00CE7671"/>
    <w:rsid w:val="00CE7D6B"/>
    <w:rsid w:val="00CF370F"/>
    <w:rsid w:val="00CF4133"/>
    <w:rsid w:val="00CF4156"/>
    <w:rsid w:val="00CF4651"/>
    <w:rsid w:val="00CF57A9"/>
    <w:rsid w:val="00CF5BDB"/>
    <w:rsid w:val="00CF69DC"/>
    <w:rsid w:val="00CF6EEC"/>
    <w:rsid w:val="00D0036C"/>
    <w:rsid w:val="00D01B75"/>
    <w:rsid w:val="00D036EB"/>
    <w:rsid w:val="00D03AAB"/>
    <w:rsid w:val="00D03D00"/>
    <w:rsid w:val="00D0444E"/>
    <w:rsid w:val="00D049D1"/>
    <w:rsid w:val="00D05C30"/>
    <w:rsid w:val="00D05F0D"/>
    <w:rsid w:val="00D0627A"/>
    <w:rsid w:val="00D06D74"/>
    <w:rsid w:val="00D07A47"/>
    <w:rsid w:val="00D10052"/>
    <w:rsid w:val="00D11017"/>
    <w:rsid w:val="00D11359"/>
    <w:rsid w:val="00D14B15"/>
    <w:rsid w:val="00D159FF"/>
    <w:rsid w:val="00D162C1"/>
    <w:rsid w:val="00D22C9E"/>
    <w:rsid w:val="00D234AD"/>
    <w:rsid w:val="00D23FD9"/>
    <w:rsid w:val="00D24400"/>
    <w:rsid w:val="00D249DB"/>
    <w:rsid w:val="00D30891"/>
    <w:rsid w:val="00D30A31"/>
    <w:rsid w:val="00D3188C"/>
    <w:rsid w:val="00D324A8"/>
    <w:rsid w:val="00D32F80"/>
    <w:rsid w:val="00D32FE0"/>
    <w:rsid w:val="00D33A9E"/>
    <w:rsid w:val="00D35A10"/>
    <w:rsid w:val="00D35F9B"/>
    <w:rsid w:val="00D36AF8"/>
    <w:rsid w:val="00D36B69"/>
    <w:rsid w:val="00D408DD"/>
    <w:rsid w:val="00D42579"/>
    <w:rsid w:val="00D42734"/>
    <w:rsid w:val="00D42994"/>
    <w:rsid w:val="00D42DAF"/>
    <w:rsid w:val="00D43CE6"/>
    <w:rsid w:val="00D44813"/>
    <w:rsid w:val="00D45D72"/>
    <w:rsid w:val="00D50B1C"/>
    <w:rsid w:val="00D50B35"/>
    <w:rsid w:val="00D51F22"/>
    <w:rsid w:val="00D520E4"/>
    <w:rsid w:val="00D53A38"/>
    <w:rsid w:val="00D5485F"/>
    <w:rsid w:val="00D54EBC"/>
    <w:rsid w:val="00D55072"/>
    <w:rsid w:val="00D5710B"/>
    <w:rsid w:val="00D575DD"/>
    <w:rsid w:val="00D57DFA"/>
    <w:rsid w:val="00D60C88"/>
    <w:rsid w:val="00D62A93"/>
    <w:rsid w:val="00D65B31"/>
    <w:rsid w:val="00D663E6"/>
    <w:rsid w:val="00D67FCF"/>
    <w:rsid w:val="00D7036C"/>
    <w:rsid w:val="00D709B9"/>
    <w:rsid w:val="00D709CE"/>
    <w:rsid w:val="00D71F73"/>
    <w:rsid w:val="00D72835"/>
    <w:rsid w:val="00D73D78"/>
    <w:rsid w:val="00D74D60"/>
    <w:rsid w:val="00D74EA8"/>
    <w:rsid w:val="00D75414"/>
    <w:rsid w:val="00D758EC"/>
    <w:rsid w:val="00D77183"/>
    <w:rsid w:val="00D77B23"/>
    <w:rsid w:val="00D80530"/>
    <w:rsid w:val="00D80786"/>
    <w:rsid w:val="00D81459"/>
    <w:rsid w:val="00D819AF"/>
    <w:rsid w:val="00D81CAB"/>
    <w:rsid w:val="00D83996"/>
    <w:rsid w:val="00D84171"/>
    <w:rsid w:val="00D841D9"/>
    <w:rsid w:val="00D8576F"/>
    <w:rsid w:val="00D8677F"/>
    <w:rsid w:val="00D86E47"/>
    <w:rsid w:val="00D87867"/>
    <w:rsid w:val="00D91FAA"/>
    <w:rsid w:val="00D932B3"/>
    <w:rsid w:val="00D937E4"/>
    <w:rsid w:val="00D94A4D"/>
    <w:rsid w:val="00D94D67"/>
    <w:rsid w:val="00D975C2"/>
    <w:rsid w:val="00D978D9"/>
    <w:rsid w:val="00D97F0C"/>
    <w:rsid w:val="00D97F7E"/>
    <w:rsid w:val="00DA30D3"/>
    <w:rsid w:val="00DA3A86"/>
    <w:rsid w:val="00DA422F"/>
    <w:rsid w:val="00DA5C59"/>
    <w:rsid w:val="00DA7039"/>
    <w:rsid w:val="00DA7589"/>
    <w:rsid w:val="00DB0A01"/>
    <w:rsid w:val="00DB16E3"/>
    <w:rsid w:val="00DB2BFE"/>
    <w:rsid w:val="00DB2CC2"/>
    <w:rsid w:val="00DB4355"/>
    <w:rsid w:val="00DB70BC"/>
    <w:rsid w:val="00DB7BFB"/>
    <w:rsid w:val="00DC03E4"/>
    <w:rsid w:val="00DC0F80"/>
    <w:rsid w:val="00DC13CF"/>
    <w:rsid w:val="00DC2500"/>
    <w:rsid w:val="00DC361D"/>
    <w:rsid w:val="00DC3937"/>
    <w:rsid w:val="00DC4F72"/>
    <w:rsid w:val="00DC77DC"/>
    <w:rsid w:val="00DC7A91"/>
    <w:rsid w:val="00DD0453"/>
    <w:rsid w:val="00DD0C2C"/>
    <w:rsid w:val="00DD19DE"/>
    <w:rsid w:val="00DD28BC"/>
    <w:rsid w:val="00DD40DE"/>
    <w:rsid w:val="00DD453C"/>
    <w:rsid w:val="00DD503F"/>
    <w:rsid w:val="00DD62F3"/>
    <w:rsid w:val="00DD796A"/>
    <w:rsid w:val="00DD7CE6"/>
    <w:rsid w:val="00DD7EBD"/>
    <w:rsid w:val="00DE1B7B"/>
    <w:rsid w:val="00DE31F0"/>
    <w:rsid w:val="00DE3D1C"/>
    <w:rsid w:val="00DE4755"/>
    <w:rsid w:val="00DE4B3F"/>
    <w:rsid w:val="00DE4FCF"/>
    <w:rsid w:val="00DE532E"/>
    <w:rsid w:val="00DE7367"/>
    <w:rsid w:val="00DE7B4A"/>
    <w:rsid w:val="00DF181D"/>
    <w:rsid w:val="00DF3630"/>
    <w:rsid w:val="00DF3A14"/>
    <w:rsid w:val="00DF4654"/>
    <w:rsid w:val="00DF497C"/>
    <w:rsid w:val="00DF52B2"/>
    <w:rsid w:val="00DF5384"/>
    <w:rsid w:val="00DF5695"/>
    <w:rsid w:val="00DF5F1D"/>
    <w:rsid w:val="00DF6A4F"/>
    <w:rsid w:val="00DF74DC"/>
    <w:rsid w:val="00E0187C"/>
    <w:rsid w:val="00E01BFA"/>
    <w:rsid w:val="00E01C41"/>
    <w:rsid w:val="00E0227D"/>
    <w:rsid w:val="00E02332"/>
    <w:rsid w:val="00E024E1"/>
    <w:rsid w:val="00E02CE7"/>
    <w:rsid w:val="00E02F28"/>
    <w:rsid w:val="00E03C31"/>
    <w:rsid w:val="00E0416E"/>
    <w:rsid w:val="00E04B84"/>
    <w:rsid w:val="00E056E1"/>
    <w:rsid w:val="00E0620E"/>
    <w:rsid w:val="00E06466"/>
    <w:rsid w:val="00E06835"/>
    <w:rsid w:val="00E06EB5"/>
    <w:rsid w:val="00E06FDA"/>
    <w:rsid w:val="00E102E3"/>
    <w:rsid w:val="00E10DD8"/>
    <w:rsid w:val="00E13438"/>
    <w:rsid w:val="00E13503"/>
    <w:rsid w:val="00E15B3B"/>
    <w:rsid w:val="00E160A5"/>
    <w:rsid w:val="00E167F4"/>
    <w:rsid w:val="00E1713D"/>
    <w:rsid w:val="00E20A43"/>
    <w:rsid w:val="00E21919"/>
    <w:rsid w:val="00E22D96"/>
    <w:rsid w:val="00E23128"/>
    <w:rsid w:val="00E231D7"/>
    <w:rsid w:val="00E2355E"/>
    <w:rsid w:val="00E23898"/>
    <w:rsid w:val="00E25B58"/>
    <w:rsid w:val="00E310B4"/>
    <w:rsid w:val="00E319F1"/>
    <w:rsid w:val="00E31B4E"/>
    <w:rsid w:val="00E33CD2"/>
    <w:rsid w:val="00E34D24"/>
    <w:rsid w:val="00E3583C"/>
    <w:rsid w:val="00E36240"/>
    <w:rsid w:val="00E37109"/>
    <w:rsid w:val="00E37C05"/>
    <w:rsid w:val="00E4023A"/>
    <w:rsid w:val="00E40609"/>
    <w:rsid w:val="00E40E90"/>
    <w:rsid w:val="00E41454"/>
    <w:rsid w:val="00E415F6"/>
    <w:rsid w:val="00E4276E"/>
    <w:rsid w:val="00E42EBB"/>
    <w:rsid w:val="00E43732"/>
    <w:rsid w:val="00E43834"/>
    <w:rsid w:val="00E44139"/>
    <w:rsid w:val="00E45597"/>
    <w:rsid w:val="00E456F2"/>
    <w:rsid w:val="00E45B5B"/>
    <w:rsid w:val="00E45C7E"/>
    <w:rsid w:val="00E4755C"/>
    <w:rsid w:val="00E52B7C"/>
    <w:rsid w:val="00E531EB"/>
    <w:rsid w:val="00E53A50"/>
    <w:rsid w:val="00E54874"/>
    <w:rsid w:val="00E54B6F"/>
    <w:rsid w:val="00E55ACA"/>
    <w:rsid w:val="00E5629B"/>
    <w:rsid w:val="00E57B74"/>
    <w:rsid w:val="00E637CE"/>
    <w:rsid w:val="00E65BC6"/>
    <w:rsid w:val="00E661FF"/>
    <w:rsid w:val="00E66858"/>
    <w:rsid w:val="00E6749E"/>
    <w:rsid w:val="00E67ECD"/>
    <w:rsid w:val="00E715A9"/>
    <w:rsid w:val="00E71B1D"/>
    <w:rsid w:val="00E726EB"/>
    <w:rsid w:val="00E72728"/>
    <w:rsid w:val="00E72CF1"/>
    <w:rsid w:val="00E72E87"/>
    <w:rsid w:val="00E7584A"/>
    <w:rsid w:val="00E807FB"/>
    <w:rsid w:val="00E80B52"/>
    <w:rsid w:val="00E81D37"/>
    <w:rsid w:val="00E824C3"/>
    <w:rsid w:val="00E840B3"/>
    <w:rsid w:val="00E84D10"/>
    <w:rsid w:val="00E856A0"/>
    <w:rsid w:val="00E8629F"/>
    <w:rsid w:val="00E87B01"/>
    <w:rsid w:val="00E87F5C"/>
    <w:rsid w:val="00E907EC"/>
    <w:rsid w:val="00E91008"/>
    <w:rsid w:val="00E92934"/>
    <w:rsid w:val="00E92DB6"/>
    <w:rsid w:val="00E92E9B"/>
    <w:rsid w:val="00E933E9"/>
    <w:rsid w:val="00E9374E"/>
    <w:rsid w:val="00E93B0A"/>
    <w:rsid w:val="00E93EAE"/>
    <w:rsid w:val="00E94F54"/>
    <w:rsid w:val="00E96A0A"/>
    <w:rsid w:val="00E97AD5"/>
    <w:rsid w:val="00EA08A3"/>
    <w:rsid w:val="00EA1111"/>
    <w:rsid w:val="00EA150F"/>
    <w:rsid w:val="00EA1991"/>
    <w:rsid w:val="00EA1C05"/>
    <w:rsid w:val="00EA2205"/>
    <w:rsid w:val="00EA2633"/>
    <w:rsid w:val="00EA30D7"/>
    <w:rsid w:val="00EA3727"/>
    <w:rsid w:val="00EA3B4F"/>
    <w:rsid w:val="00EA3C24"/>
    <w:rsid w:val="00EA3C71"/>
    <w:rsid w:val="00EA3C79"/>
    <w:rsid w:val="00EA435B"/>
    <w:rsid w:val="00EA4F5D"/>
    <w:rsid w:val="00EA64BE"/>
    <w:rsid w:val="00EA6A2D"/>
    <w:rsid w:val="00EA73DF"/>
    <w:rsid w:val="00EB098A"/>
    <w:rsid w:val="00EB18E2"/>
    <w:rsid w:val="00EB2797"/>
    <w:rsid w:val="00EB2C14"/>
    <w:rsid w:val="00EB43C3"/>
    <w:rsid w:val="00EB5A45"/>
    <w:rsid w:val="00EB61AE"/>
    <w:rsid w:val="00EB6F23"/>
    <w:rsid w:val="00EB7938"/>
    <w:rsid w:val="00EC0866"/>
    <w:rsid w:val="00EC1B96"/>
    <w:rsid w:val="00EC2504"/>
    <w:rsid w:val="00EC2769"/>
    <w:rsid w:val="00EC322D"/>
    <w:rsid w:val="00EC38DA"/>
    <w:rsid w:val="00EC4187"/>
    <w:rsid w:val="00EC4B89"/>
    <w:rsid w:val="00EC4C1B"/>
    <w:rsid w:val="00EC53E7"/>
    <w:rsid w:val="00EC68F3"/>
    <w:rsid w:val="00EC6CB9"/>
    <w:rsid w:val="00ED0887"/>
    <w:rsid w:val="00ED14CC"/>
    <w:rsid w:val="00ED237B"/>
    <w:rsid w:val="00ED290D"/>
    <w:rsid w:val="00ED2B4E"/>
    <w:rsid w:val="00ED383A"/>
    <w:rsid w:val="00ED52D3"/>
    <w:rsid w:val="00ED5395"/>
    <w:rsid w:val="00ED5756"/>
    <w:rsid w:val="00EE0018"/>
    <w:rsid w:val="00EE0682"/>
    <w:rsid w:val="00EE1080"/>
    <w:rsid w:val="00EE127D"/>
    <w:rsid w:val="00EE32FC"/>
    <w:rsid w:val="00EE3AB7"/>
    <w:rsid w:val="00EE4173"/>
    <w:rsid w:val="00EE45A0"/>
    <w:rsid w:val="00EE6252"/>
    <w:rsid w:val="00EE6ED8"/>
    <w:rsid w:val="00EE75EA"/>
    <w:rsid w:val="00EE7B5D"/>
    <w:rsid w:val="00EE7C8F"/>
    <w:rsid w:val="00EF0108"/>
    <w:rsid w:val="00EF0669"/>
    <w:rsid w:val="00EF077B"/>
    <w:rsid w:val="00EF1EC5"/>
    <w:rsid w:val="00EF3772"/>
    <w:rsid w:val="00EF37C9"/>
    <w:rsid w:val="00EF3E5D"/>
    <w:rsid w:val="00EF41CE"/>
    <w:rsid w:val="00EF46CE"/>
    <w:rsid w:val="00EF4C88"/>
    <w:rsid w:val="00EF52A6"/>
    <w:rsid w:val="00EF55EB"/>
    <w:rsid w:val="00EF5891"/>
    <w:rsid w:val="00EF6A8F"/>
    <w:rsid w:val="00F00DCC"/>
    <w:rsid w:val="00F011BD"/>
    <w:rsid w:val="00F0156F"/>
    <w:rsid w:val="00F02439"/>
    <w:rsid w:val="00F025DE"/>
    <w:rsid w:val="00F02B07"/>
    <w:rsid w:val="00F039C5"/>
    <w:rsid w:val="00F0435F"/>
    <w:rsid w:val="00F0461E"/>
    <w:rsid w:val="00F0561F"/>
    <w:rsid w:val="00F0569C"/>
    <w:rsid w:val="00F05AC8"/>
    <w:rsid w:val="00F05CF9"/>
    <w:rsid w:val="00F07167"/>
    <w:rsid w:val="00F072D8"/>
    <w:rsid w:val="00F07328"/>
    <w:rsid w:val="00F07CE0"/>
    <w:rsid w:val="00F07EB0"/>
    <w:rsid w:val="00F07FCF"/>
    <w:rsid w:val="00F10CA6"/>
    <w:rsid w:val="00F11246"/>
    <w:rsid w:val="00F115F5"/>
    <w:rsid w:val="00F11E99"/>
    <w:rsid w:val="00F12E0C"/>
    <w:rsid w:val="00F13A78"/>
    <w:rsid w:val="00F13D05"/>
    <w:rsid w:val="00F1679D"/>
    <w:rsid w:val="00F1682C"/>
    <w:rsid w:val="00F16BBE"/>
    <w:rsid w:val="00F17999"/>
    <w:rsid w:val="00F20629"/>
    <w:rsid w:val="00F20B91"/>
    <w:rsid w:val="00F21139"/>
    <w:rsid w:val="00F21D4F"/>
    <w:rsid w:val="00F220B4"/>
    <w:rsid w:val="00F2263F"/>
    <w:rsid w:val="00F22C6F"/>
    <w:rsid w:val="00F23331"/>
    <w:rsid w:val="00F2352A"/>
    <w:rsid w:val="00F247AE"/>
    <w:rsid w:val="00F24848"/>
    <w:rsid w:val="00F24B8B"/>
    <w:rsid w:val="00F2529D"/>
    <w:rsid w:val="00F256D3"/>
    <w:rsid w:val="00F2644D"/>
    <w:rsid w:val="00F26E85"/>
    <w:rsid w:val="00F30D2E"/>
    <w:rsid w:val="00F313D1"/>
    <w:rsid w:val="00F33DF7"/>
    <w:rsid w:val="00F34009"/>
    <w:rsid w:val="00F34AD2"/>
    <w:rsid w:val="00F34CF6"/>
    <w:rsid w:val="00F35516"/>
    <w:rsid w:val="00F35790"/>
    <w:rsid w:val="00F3589F"/>
    <w:rsid w:val="00F36F98"/>
    <w:rsid w:val="00F37520"/>
    <w:rsid w:val="00F37FCE"/>
    <w:rsid w:val="00F408D1"/>
    <w:rsid w:val="00F4136D"/>
    <w:rsid w:val="00F4212E"/>
    <w:rsid w:val="00F4267B"/>
    <w:rsid w:val="00F42C20"/>
    <w:rsid w:val="00F43E34"/>
    <w:rsid w:val="00F4431C"/>
    <w:rsid w:val="00F45176"/>
    <w:rsid w:val="00F45E68"/>
    <w:rsid w:val="00F4716D"/>
    <w:rsid w:val="00F47565"/>
    <w:rsid w:val="00F47B20"/>
    <w:rsid w:val="00F47D0A"/>
    <w:rsid w:val="00F5060E"/>
    <w:rsid w:val="00F52067"/>
    <w:rsid w:val="00F52302"/>
    <w:rsid w:val="00F53053"/>
    <w:rsid w:val="00F53FE2"/>
    <w:rsid w:val="00F548C2"/>
    <w:rsid w:val="00F5700F"/>
    <w:rsid w:val="00F575FF"/>
    <w:rsid w:val="00F576AA"/>
    <w:rsid w:val="00F60961"/>
    <w:rsid w:val="00F60BC0"/>
    <w:rsid w:val="00F618EF"/>
    <w:rsid w:val="00F6202D"/>
    <w:rsid w:val="00F62566"/>
    <w:rsid w:val="00F64EC4"/>
    <w:rsid w:val="00F65582"/>
    <w:rsid w:val="00F65BF6"/>
    <w:rsid w:val="00F66B7C"/>
    <w:rsid w:val="00F66E75"/>
    <w:rsid w:val="00F67DE1"/>
    <w:rsid w:val="00F70A55"/>
    <w:rsid w:val="00F70A74"/>
    <w:rsid w:val="00F70B8A"/>
    <w:rsid w:val="00F727C4"/>
    <w:rsid w:val="00F73332"/>
    <w:rsid w:val="00F73612"/>
    <w:rsid w:val="00F73C0A"/>
    <w:rsid w:val="00F73D8E"/>
    <w:rsid w:val="00F74A43"/>
    <w:rsid w:val="00F74B60"/>
    <w:rsid w:val="00F74BBF"/>
    <w:rsid w:val="00F751FE"/>
    <w:rsid w:val="00F77EB0"/>
    <w:rsid w:val="00F815EA"/>
    <w:rsid w:val="00F81C1E"/>
    <w:rsid w:val="00F822D1"/>
    <w:rsid w:val="00F838C4"/>
    <w:rsid w:val="00F84A77"/>
    <w:rsid w:val="00F8590C"/>
    <w:rsid w:val="00F866E4"/>
    <w:rsid w:val="00F86AB3"/>
    <w:rsid w:val="00F87CDD"/>
    <w:rsid w:val="00F903B9"/>
    <w:rsid w:val="00F90B3A"/>
    <w:rsid w:val="00F9131D"/>
    <w:rsid w:val="00F91684"/>
    <w:rsid w:val="00F918FE"/>
    <w:rsid w:val="00F928DB"/>
    <w:rsid w:val="00F92FB0"/>
    <w:rsid w:val="00F933F0"/>
    <w:rsid w:val="00F937A3"/>
    <w:rsid w:val="00F937E7"/>
    <w:rsid w:val="00F94715"/>
    <w:rsid w:val="00F94D54"/>
    <w:rsid w:val="00F96585"/>
    <w:rsid w:val="00F966F6"/>
    <w:rsid w:val="00F96A3D"/>
    <w:rsid w:val="00F97D3E"/>
    <w:rsid w:val="00FA0235"/>
    <w:rsid w:val="00FA1024"/>
    <w:rsid w:val="00FA1813"/>
    <w:rsid w:val="00FA2317"/>
    <w:rsid w:val="00FA28BF"/>
    <w:rsid w:val="00FA2D2D"/>
    <w:rsid w:val="00FA3C85"/>
    <w:rsid w:val="00FA4718"/>
    <w:rsid w:val="00FA4E7F"/>
    <w:rsid w:val="00FA5848"/>
    <w:rsid w:val="00FA6899"/>
    <w:rsid w:val="00FA70CD"/>
    <w:rsid w:val="00FA7F3D"/>
    <w:rsid w:val="00FB0129"/>
    <w:rsid w:val="00FB18B2"/>
    <w:rsid w:val="00FB28AA"/>
    <w:rsid w:val="00FB38D8"/>
    <w:rsid w:val="00FB3A6F"/>
    <w:rsid w:val="00FB52F4"/>
    <w:rsid w:val="00FB5674"/>
    <w:rsid w:val="00FC0074"/>
    <w:rsid w:val="00FC051F"/>
    <w:rsid w:val="00FC05C1"/>
    <w:rsid w:val="00FC06FF"/>
    <w:rsid w:val="00FC1827"/>
    <w:rsid w:val="00FC2A0F"/>
    <w:rsid w:val="00FC3CB1"/>
    <w:rsid w:val="00FC45F4"/>
    <w:rsid w:val="00FC640F"/>
    <w:rsid w:val="00FC69B4"/>
    <w:rsid w:val="00FD0694"/>
    <w:rsid w:val="00FD0A09"/>
    <w:rsid w:val="00FD1A31"/>
    <w:rsid w:val="00FD25BE"/>
    <w:rsid w:val="00FD2710"/>
    <w:rsid w:val="00FD2B58"/>
    <w:rsid w:val="00FD2D32"/>
    <w:rsid w:val="00FD2E70"/>
    <w:rsid w:val="00FD32DA"/>
    <w:rsid w:val="00FD37D8"/>
    <w:rsid w:val="00FD47A4"/>
    <w:rsid w:val="00FD713E"/>
    <w:rsid w:val="00FD7290"/>
    <w:rsid w:val="00FD7AA7"/>
    <w:rsid w:val="00FD7DEC"/>
    <w:rsid w:val="00FE013A"/>
    <w:rsid w:val="00FE087F"/>
    <w:rsid w:val="00FE2AE2"/>
    <w:rsid w:val="00FE3DD4"/>
    <w:rsid w:val="00FE43E6"/>
    <w:rsid w:val="00FE4487"/>
    <w:rsid w:val="00FE5254"/>
    <w:rsid w:val="00FE59BA"/>
    <w:rsid w:val="00FE6026"/>
    <w:rsid w:val="00FE7683"/>
    <w:rsid w:val="00FE781E"/>
    <w:rsid w:val="00FE7A24"/>
    <w:rsid w:val="00FF185C"/>
    <w:rsid w:val="00FF1970"/>
    <w:rsid w:val="00FF1FCB"/>
    <w:rsid w:val="00FF1FD7"/>
    <w:rsid w:val="00FF20DE"/>
    <w:rsid w:val="00FF37EF"/>
    <w:rsid w:val="00FF4792"/>
    <w:rsid w:val="00FF52D4"/>
    <w:rsid w:val="00FF52EC"/>
    <w:rsid w:val="00FF6AA4"/>
    <w:rsid w:val="00FF6B09"/>
    <w:rsid w:val="00FF738F"/>
    <w:rsid w:val="00FF7466"/>
    <w:rsid w:val="00FF7EC8"/>
    <w:rsid w:val="05A604CB"/>
    <w:rsid w:val="1B124510"/>
    <w:rsid w:val="1B7E3A40"/>
    <w:rsid w:val="1FC73DB2"/>
    <w:rsid w:val="2F58442B"/>
    <w:rsid w:val="3A7C4DB3"/>
    <w:rsid w:val="57944A19"/>
    <w:rsid w:val="5B3F52CD"/>
    <w:rsid w:val="5BBB710D"/>
    <w:rsid w:val="6CC51C9E"/>
    <w:rsid w:val="7C4E54B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93E211"/>
  <w15:docId w15:val="{1C7CBD34-0A37-F84B-8528-4F119C1E2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qFormat/>
    <w:rPr>
      <w:rFonts w:ascii="Arial" w:hAnsi="Arial"/>
      <w:sz w:val="22"/>
      <w:szCs w:val="18"/>
      <w:lang w:val="sv-SE"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99"/>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99"/>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SimSun"/>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paragraph" w:customStyle="1" w:styleId="RAN4proposal">
    <w:name w:val="RAN4 proposal"/>
    <w:basedOn w:val="Caption"/>
    <w:next w:val="Normal"/>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CaptionChar"/>
    <w:link w:val="RAN4proposal"/>
    <w:qFormat/>
    <w:rPr>
      <w:rFonts w:eastAsiaTheme="minorEastAsia"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Quote">
    <w:name w:val="Quote"/>
    <w:basedOn w:val="Normal"/>
    <w:next w:val="Normal"/>
    <w:link w:val="QuoteChar"/>
    <w:uiPriority w:val="29"/>
    <w:qFormat/>
    <w:pPr>
      <w:spacing w:before="120" w:after="120"/>
      <w:jc w:val="both"/>
    </w:pPr>
    <w:rPr>
      <w:rFonts w:eastAsia="MS Mincho"/>
      <w:b/>
      <w:iCs/>
      <w:color w:val="000000" w:themeColor="text1"/>
      <w:sz w:val="21"/>
      <w:szCs w:val="21"/>
      <w:lang w:val="en-GB"/>
    </w:rPr>
  </w:style>
  <w:style w:type="character" w:customStyle="1" w:styleId="QuoteChar">
    <w:name w:val="Quote Char"/>
    <w:basedOn w:val="DefaultParagraphFont"/>
    <w:link w:val="Quote"/>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DefaultParagraphFont"/>
    <w:link w:val="RAN4Observation"/>
    <w:qFormat/>
    <w:rPr>
      <w:rFonts w:eastAsia="Calibri"/>
      <w:lang w:val="en-GB" w:eastAsia="en-US"/>
    </w:rPr>
  </w:style>
  <w:style w:type="character" w:customStyle="1" w:styleId="ListParagraphChar1">
    <w:name w:val="List Paragraph Char1"/>
    <w:uiPriority w:val="34"/>
    <w:qFormat/>
    <w:locked/>
    <w:rPr>
      <w:rFonts w:asciiTheme="minorHAnsi" w:eastAsiaTheme="minorEastAsia" w:hAnsiTheme="minorHAnsi" w:cstheme="minorBidi"/>
      <w:sz w:val="22"/>
      <w:szCs w:val="22"/>
      <w:lang w:eastAsia="en-US"/>
    </w:rPr>
  </w:style>
  <w:style w:type="paragraph" w:customStyle="1" w:styleId="RAN4H2">
    <w:name w:val="RAN4 H2"/>
    <w:basedOn w:val="Heading2"/>
    <w:next w:val="Normal"/>
    <w:qFormat/>
    <w:pPr>
      <w:numPr>
        <w:numId w:val="4"/>
      </w:numPr>
      <w:ind w:left="431" w:hanging="431"/>
    </w:pPr>
    <w:rPr>
      <w:rFonts w:eastAsia="Times New Roman"/>
      <w:sz w:val="32"/>
      <w:szCs w:val="20"/>
      <w:lang w:val="en-GB" w:eastAsia="en-US"/>
    </w:rPr>
  </w:style>
  <w:style w:type="paragraph" w:customStyle="1" w:styleId="RAN4H1">
    <w:name w:val="RAN4 H1"/>
    <w:basedOn w:val="Normal"/>
    <w:next w:val="Normal"/>
    <w:qFormat/>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en-US"/>
    </w:rPr>
  </w:style>
  <w:style w:type="paragraph" w:customStyle="1" w:styleId="RAN4H3">
    <w:name w:val="RAN4 H3"/>
    <w:basedOn w:val="Normal"/>
    <w:link w:val="RAN4H3Char"/>
    <w:qFormat/>
    <w:pPr>
      <w:numPr>
        <w:ilvl w:val="2"/>
        <w:numId w:val="4"/>
      </w:numPr>
      <w:spacing w:after="160" w:line="259" w:lineRule="auto"/>
      <w:ind w:left="505" w:hanging="505"/>
    </w:pPr>
    <w:rPr>
      <w:rFonts w:ascii="Arial" w:eastAsiaTheme="minorHAnsi" w:hAnsi="Arial" w:cs="Arial"/>
      <w:szCs w:val="22"/>
      <w:lang w:val="en-GB" w:eastAsia="en-US"/>
    </w:rPr>
  </w:style>
  <w:style w:type="character" w:customStyle="1" w:styleId="RAN4H3Char">
    <w:name w:val="RAN4 H3 Char"/>
    <w:basedOn w:val="DefaultParagraphFont"/>
    <w:link w:val="RAN4H3"/>
    <w:qFormat/>
    <w:rPr>
      <w:rFonts w:ascii="Arial" w:eastAsiaTheme="minorHAnsi" w:hAnsi="Arial" w:cs="Arial"/>
      <w:sz w:val="24"/>
      <w:szCs w:val="22"/>
      <w:lang w:val="en-GB" w:eastAsia="en-US"/>
    </w:rPr>
  </w:style>
  <w:style w:type="paragraph" w:customStyle="1" w:styleId="Reference">
    <w:name w:val="Reference"/>
    <w:basedOn w:val="Normal"/>
    <w:qFormat/>
    <w:pPr>
      <w:keepLines/>
      <w:numPr>
        <w:ilvl w:val="1"/>
        <w:numId w:val="5"/>
      </w:numPr>
    </w:pPr>
    <w:rPr>
      <w:rFonts w:eastAsia="MS Mincho"/>
      <w:sz w:val="22"/>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1Char1">
    <w:name w:val="B1 Char1"/>
    <w:qFormat/>
    <w:locked/>
    <w:rPr>
      <w:rFonts w:ascii="Times New Roman" w:hAnsi="Times New Roman" w:cs="Times New Roman"/>
      <w:sz w:val="20"/>
      <w:szCs w:val="20"/>
    </w:rPr>
  </w:style>
  <w:style w:type="paragraph" w:customStyle="1" w:styleId="Revision6">
    <w:name w:val="Revision6"/>
    <w:hidden/>
    <w:uiPriority w:val="99"/>
    <w:unhideWhenUsed/>
    <w:qFormat/>
    <w:rPr>
      <w:rFonts w:eastAsia="Times New Roman"/>
      <w:sz w:val="24"/>
      <w:szCs w:val="24"/>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apple-converted-space">
    <w:name w:val="apple-converted-space"/>
    <w:basedOn w:val="DefaultParagraphFont"/>
    <w:qFormat/>
  </w:style>
  <w:style w:type="paragraph" w:styleId="Revision">
    <w:name w:val="Revision"/>
    <w:hidden/>
    <w:uiPriority w:val="99"/>
    <w:unhideWhenUsed/>
    <w:rsid w:val="00AE6ED5"/>
    <w:rPr>
      <w:rFonts w:eastAsia="Times New Roman"/>
      <w:sz w:val="24"/>
      <w:szCs w:val="24"/>
    </w:rPr>
  </w:style>
  <w:style w:type="character" w:styleId="UnresolvedMention">
    <w:name w:val="Unresolved Mention"/>
    <w:basedOn w:val="DefaultParagraphFont"/>
    <w:uiPriority w:val="99"/>
    <w:semiHidden/>
    <w:unhideWhenUsed/>
    <w:rsid w:val="00F34C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RBI5PAMIO524-1616901215-45788</_dlc_DocId>
    <HideFromDelve xmlns="71c5aaf6-e6ce-465b-b873-5148d2a4c105">false</HideFromDelve>
    <Comments xmlns="3f2ce089-3858-4176-9a21-a30f9204848e">OK</Comments>
    <_dlc_DocIdUrl xmlns="71c5aaf6-e6ce-465b-b873-5148d2a4c105">
      <Url>https://nokia.sharepoint.com/sites/gxp/_layouts/15/DocIdRedir.aspx?ID=RBI5PAMIO524-1616901215-45788</Url>
      <Description>RBI5PAMIO524-1616901215-45788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96D58-CF51-4704-8CDD-E9CFF36BC377}">
  <ds:schemaRefs>
    <ds:schemaRef ds:uri="http://schemas.openxmlformats.org/officeDocument/2006/bibliography"/>
  </ds:schemaRefs>
</ds:datastoreItem>
</file>

<file path=customXml/itemProps2.xml><?xml version="1.0" encoding="utf-8"?>
<ds:datastoreItem xmlns:ds="http://schemas.openxmlformats.org/officeDocument/2006/customXml" ds:itemID="{A86B887F-D1E6-445E-9EF1-DF6EC3D22766}">
  <ds:schemaRefs>
    <ds:schemaRef ds:uri="http://schemas.microsoft.com/sharepoint/events"/>
  </ds:schemaRefs>
</ds:datastoreItem>
</file>

<file path=customXml/itemProps3.xml><?xml version="1.0" encoding="utf-8"?>
<ds:datastoreItem xmlns:ds="http://schemas.openxmlformats.org/officeDocument/2006/customXml" ds:itemID="{D4EC749B-F39B-4309-809E-393F31599FD2}">
  <ds:schemaRefs>
    <ds:schemaRef ds:uri="http://schemas.microsoft.com/sharepoint/v3/contenttype/forms"/>
  </ds:schemaRefs>
</ds:datastoreItem>
</file>

<file path=customXml/itemProps4.xml><?xml version="1.0" encoding="utf-8"?>
<ds:datastoreItem xmlns:ds="http://schemas.openxmlformats.org/officeDocument/2006/customXml" ds:itemID="{2F27923E-3FA0-4B2A-8CF4-D19EE390AE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31103E25-DC3E-4A9B-ACB2-C606FB4A72BE}">
  <ds:schemaRefs>
    <ds:schemaRef ds:uri="Microsoft.SharePoint.Taxonomy.ContentTypeSync"/>
  </ds:schemaRefs>
</ds:datastoreItem>
</file>

<file path=customXml/itemProps6.xml><?xml version="1.0" encoding="utf-8"?>
<ds:datastoreItem xmlns:ds="http://schemas.openxmlformats.org/officeDocument/2006/customXml" ds:itemID="{0BD1E1F4-A235-41CE-95FE-E426681D8C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TotalTime>
  <Pages>10</Pages>
  <Words>2317</Words>
  <Characters>13207</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15494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cp:lastModifiedBy>
  <cp:revision>2</cp:revision>
  <cp:lastPrinted>2019-04-25T01:09:00Z</cp:lastPrinted>
  <dcterms:created xsi:type="dcterms:W3CDTF">2025-11-21T14:11:00Z</dcterms:created>
  <dcterms:modified xsi:type="dcterms:W3CDTF">2025-11-21T14:11:00Z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2052-12.8.2.19830</vt:lpwstr>
  </property>
  <property fmtid="{D5CDD505-2E9C-101B-9397-08002B2CF9AE}" pid="23" name="ICV">
    <vt:lpwstr>C724579D647A4D56AE66E0D6FCD23A54</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y fmtid="{D5CDD505-2E9C-101B-9397-08002B2CF9AE}" pid="27" name="MediaServiceImageTags">
    <vt:lpwstr/>
  </property>
  <property fmtid="{D5CDD505-2E9C-101B-9397-08002B2CF9AE}" pid="28" name="ContentTypeId">
    <vt:lpwstr>0x01010055A05E76B664164F9F76E63E6D6BE6ED</vt:lpwstr>
  </property>
  <property fmtid="{D5CDD505-2E9C-101B-9397-08002B2CF9AE}" pid="29" name="_dlc_DocIdItemGuid">
    <vt:lpwstr>00b362ca-67db-445b-9865-66957a68c851</vt:lpwstr>
  </property>
</Properties>
</file>